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A9CF18" w14:textId="2D9DC8B8" w:rsidR="002A5FD2" w:rsidRPr="00B266B0" w:rsidRDefault="002A5FD2" w:rsidP="002A5FD2">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#103bis</w:t>
      </w:r>
      <w:r w:rsidRPr="00B266B0">
        <w:rPr>
          <w:bCs/>
          <w:noProof w:val="0"/>
          <w:sz w:val="24"/>
          <w:szCs w:val="24"/>
        </w:rPr>
        <w:tab/>
      </w:r>
      <w:r w:rsidR="00D55157" w:rsidRPr="00D55157">
        <w:rPr>
          <w:bCs/>
          <w:noProof w:val="0"/>
          <w:sz w:val="24"/>
          <w:szCs w:val="24"/>
        </w:rPr>
        <w:t>R2-1817462</w:t>
      </w:r>
      <w:bookmarkStart w:id="0" w:name="_GoBack"/>
      <w:bookmarkEnd w:id="0"/>
    </w:p>
    <w:p w14:paraId="5D7A8DE1" w14:textId="017133B6" w:rsidR="002A5FD2" w:rsidRPr="00B266B0" w:rsidRDefault="002A5FD2" w:rsidP="002A5FD2">
      <w:pPr>
        <w:pStyle w:val="Header"/>
        <w:tabs>
          <w:tab w:val="right" w:pos="9639"/>
        </w:tabs>
        <w:rPr>
          <w:bCs/>
          <w:noProof w:val="0"/>
          <w:sz w:val="24"/>
          <w:szCs w:val="24"/>
        </w:rPr>
      </w:pPr>
      <w:r w:rsidRPr="008F396F">
        <w:rPr>
          <w:rFonts w:eastAsia="SimSun"/>
          <w:noProof w:val="0"/>
          <w:sz w:val="24"/>
          <w:szCs w:val="24"/>
          <w:lang w:eastAsia="zh-CN"/>
        </w:rPr>
        <w:t>Chengdu, China, 08 - 12 October 2018</w:t>
      </w:r>
      <w:r>
        <w:rPr>
          <w:rFonts w:eastAsia="SimSun"/>
          <w:noProof w:val="0"/>
          <w:sz w:val="24"/>
          <w:szCs w:val="24"/>
          <w:lang w:eastAsia="zh-CN"/>
        </w:rPr>
        <w:tab/>
        <w:t xml:space="preserve">Revision of </w:t>
      </w:r>
      <w:r>
        <w:rPr>
          <w:rFonts w:eastAsia="SimSun"/>
          <w:i/>
          <w:noProof w:val="0"/>
          <w:sz w:val="24"/>
          <w:szCs w:val="24"/>
          <w:lang w:eastAsia="zh-CN"/>
        </w:rPr>
        <w:t>R2-181</w:t>
      </w:r>
      <w:r w:rsidR="00520AB1">
        <w:rPr>
          <w:rFonts w:eastAsia="SimSun"/>
          <w:i/>
          <w:noProof w:val="0"/>
          <w:sz w:val="24"/>
          <w:szCs w:val="24"/>
          <w:lang w:eastAsia="zh-CN"/>
        </w:rPr>
        <w:t>4433</w:t>
      </w:r>
    </w:p>
    <w:p w14:paraId="39BE00F6" w14:textId="77777777" w:rsidR="00CD4C7B" w:rsidRPr="009D74DC" w:rsidRDefault="00CD4C7B" w:rsidP="00CD4C7B">
      <w:pPr>
        <w:pStyle w:val="Header"/>
        <w:rPr>
          <w:b w:val="0"/>
          <w:bCs/>
          <w:noProof w:val="0"/>
          <w:sz w:val="24"/>
        </w:rPr>
      </w:pPr>
    </w:p>
    <w:p w14:paraId="49379CFB" w14:textId="77777777" w:rsidR="00CD4C7B" w:rsidRPr="00B266B0" w:rsidRDefault="00CD4C7B" w:rsidP="00CD4C7B">
      <w:pPr>
        <w:pStyle w:val="Header"/>
        <w:rPr>
          <w:bCs/>
          <w:noProof w:val="0"/>
          <w:sz w:val="24"/>
        </w:rPr>
      </w:pPr>
    </w:p>
    <w:p w14:paraId="758E2B30" w14:textId="496752E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1375E" w:rsidRPr="0071375E">
        <w:rPr>
          <w:rFonts w:cs="Arial"/>
          <w:b/>
          <w:bCs/>
          <w:sz w:val="24"/>
        </w:rPr>
        <w:t>10.4.5.2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710F21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56C50" w:rsidRPr="00B56C50">
        <w:rPr>
          <w:rFonts w:ascii="Arial" w:hAnsi="Arial" w:cs="Arial"/>
          <w:b/>
          <w:bCs/>
          <w:sz w:val="24"/>
        </w:rPr>
        <w:t>Cell barring when UE doesn’t support initial BWP bandwidth</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927CB6D" w14:textId="52948808" w:rsidR="0071375E" w:rsidRDefault="0071375E" w:rsidP="00CD4C7B">
      <w:r>
        <w:t xml:space="preserve">During the RAN2 NR-AH#4 in July 2018, the topic of BWP configuration during initial access was discussed, with the following agreements reached based on offline discussion results (as per offline discussion summary in </w:t>
      </w:r>
      <w:hyperlink r:id="rId12" w:history="1">
        <w:r w:rsidRPr="001C28F6">
          <w:rPr>
            <w:rStyle w:val="Hyperlink"/>
          </w:rPr>
          <w:t>R2-1810927</w:t>
        </w:r>
      </w:hyperlink>
      <w:r>
        <w:t>):</w:t>
      </w:r>
    </w:p>
    <w:p w14:paraId="3477144A" w14:textId="77777777" w:rsidR="0071375E" w:rsidRDefault="0071375E" w:rsidP="0071375E">
      <w:pPr>
        <w:pStyle w:val="Doc-text2"/>
        <w:pBdr>
          <w:top w:val="single" w:sz="4" w:space="1" w:color="auto"/>
          <w:left w:val="single" w:sz="4" w:space="4" w:color="auto"/>
          <w:bottom w:val="single" w:sz="4" w:space="1" w:color="auto"/>
          <w:right w:val="single" w:sz="4" w:space="4" w:color="auto"/>
        </w:pBdr>
      </w:pPr>
      <w:r>
        <w:t>Agreements</w:t>
      </w:r>
    </w:p>
    <w:p w14:paraId="57522C54" w14:textId="77777777" w:rsidR="0071375E" w:rsidRDefault="0071375E" w:rsidP="0071375E">
      <w:pPr>
        <w:pStyle w:val="Doc-text2"/>
        <w:pBdr>
          <w:top w:val="single" w:sz="4" w:space="1" w:color="auto"/>
          <w:left w:val="single" w:sz="4" w:space="4" w:color="auto"/>
          <w:bottom w:val="single" w:sz="4" w:space="1" w:color="auto"/>
          <w:right w:val="single" w:sz="4" w:space="4" w:color="auto"/>
        </w:pBdr>
      </w:pPr>
      <w:r>
        <w:t>1:</w:t>
      </w:r>
      <w:r>
        <w:tab/>
        <w:t>Support configuring dedicated BWP (via either option 1 or option 2) in Msg4 for all cases (initial access, resume and re-establishment). This is applicable to PCells only.</w:t>
      </w:r>
    </w:p>
    <w:p w14:paraId="067B7D5E" w14:textId="77777777" w:rsidR="0071375E" w:rsidRDefault="0071375E" w:rsidP="0071375E">
      <w:pPr>
        <w:pStyle w:val="Doc-text2"/>
        <w:pBdr>
          <w:top w:val="single" w:sz="4" w:space="1" w:color="auto"/>
          <w:left w:val="single" w:sz="4" w:space="4" w:color="auto"/>
          <w:bottom w:val="single" w:sz="4" w:space="1" w:color="auto"/>
          <w:right w:val="single" w:sz="4" w:space="4" w:color="auto"/>
        </w:pBdr>
      </w:pPr>
      <w:r>
        <w:t>2:</w:t>
      </w:r>
      <w:r>
        <w:tab/>
        <w:t xml:space="preserve">In all cases, UE does BWP switching immediately upon acting on the RRC (re)configuration. </w:t>
      </w:r>
      <w:r w:rsidRPr="0067093F">
        <w:t>This is applicable to SpCells only</w:t>
      </w:r>
      <w:r>
        <w:t>.</w:t>
      </w:r>
    </w:p>
    <w:p w14:paraId="4A853360" w14:textId="77777777" w:rsidR="0071375E" w:rsidRDefault="0071375E" w:rsidP="0071375E">
      <w:pPr>
        <w:pStyle w:val="Doc-text2"/>
        <w:pBdr>
          <w:top w:val="single" w:sz="4" w:space="1" w:color="auto"/>
          <w:left w:val="single" w:sz="4" w:space="4" w:color="auto"/>
          <w:bottom w:val="single" w:sz="4" w:space="1" w:color="auto"/>
          <w:right w:val="single" w:sz="4" w:space="4" w:color="auto"/>
        </w:pBdr>
      </w:pPr>
      <w:r>
        <w:t>3</w:t>
      </w:r>
      <w:r>
        <w:tab/>
        <w:t>Support switching SpCell BWP or reconfiguring SpCell BWP without RRC reconfiguration with sync. PSCell addition or change still requires reconfig with sync.</w:t>
      </w:r>
    </w:p>
    <w:p w14:paraId="7310B480" w14:textId="77777777" w:rsidR="0071375E" w:rsidRDefault="0071375E" w:rsidP="0071375E">
      <w:pPr>
        <w:pStyle w:val="Doc-text2"/>
      </w:pPr>
      <w:r>
        <w:t>=&gt;</w:t>
      </w:r>
      <w:r>
        <w:tab/>
        <w:t>CR to introduce these agreements can be submitted to the next meeting</w:t>
      </w:r>
    </w:p>
    <w:p w14:paraId="62E98F67" w14:textId="77777777" w:rsidR="0071375E" w:rsidRPr="00207705" w:rsidRDefault="0071375E" w:rsidP="0071375E">
      <w:pPr>
        <w:pStyle w:val="Doc-text2"/>
      </w:pPr>
      <w:r w:rsidRPr="0071375E">
        <w:rPr>
          <w:highlight w:val="yellow"/>
        </w:rPr>
        <w:t>=&gt;</w:t>
      </w:r>
      <w:r w:rsidRPr="0071375E">
        <w:rPr>
          <w:highlight w:val="yellow"/>
        </w:rPr>
        <w:tab/>
        <w:t>Discuss in RAN2#103 how camping in cells where the cell bandwidth is not supported by the UE should be handled.</w:t>
      </w:r>
    </w:p>
    <w:p w14:paraId="368EC662" w14:textId="5E979316" w:rsidR="0071375E" w:rsidRDefault="0071375E" w:rsidP="00CD4C7B"/>
    <w:p w14:paraId="77F28A0E" w14:textId="7502B404" w:rsidR="00BB3613" w:rsidRDefault="00BB3613" w:rsidP="00CD4C7B">
      <w:r>
        <w:t xml:space="preserve">During RAN2#104, the issue was discusssed in both IDLE mode session as well as together with thge BWP bandwidth discussion, with the following </w:t>
      </w:r>
      <w:r w:rsidR="00520AB1">
        <w:t>minutes</w:t>
      </w:r>
      <w:r>
        <w:t>:</w:t>
      </w:r>
    </w:p>
    <w:p w14:paraId="5B52CC3E" w14:textId="77777777" w:rsidR="00520AB1" w:rsidRPr="00520AB1" w:rsidRDefault="00520AB1" w:rsidP="00520AB1">
      <w:pPr>
        <w:spacing w:before="60" w:after="0"/>
        <w:ind w:left="1543" w:hanging="1259"/>
        <w:rPr>
          <w:rFonts w:ascii="Arial" w:eastAsia="MS Mincho" w:hAnsi="Arial"/>
          <w:i/>
          <w:noProof/>
          <w:szCs w:val="24"/>
          <w:lang w:eastAsia="en-GB"/>
        </w:rPr>
      </w:pPr>
      <w:r w:rsidRPr="00520AB1">
        <w:rPr>
          <w:rFonts w:ascii="Arial" w:eastAsia="MS Mincho" w:hAnsi="Arial"/>
          <w:i/>
          <w:noProof/>
          <w:szCs w:val="24"/>
          <w:lang w:eastAsia="en-GB"/>
        </w:rPr>
        <w:t>R2-1814433</w:t>
      </w:r>
      <w:r w:rsidRPr="00520AB1">
        <w:rPr>
          <w:rFonts w:ascii="Arial" w:eastAsia="MS Mincho" w:hAnsi="Arial"/>
          <w:i/>
          <w:noProof/>
          <w:szCs w:val="24"/>
          <w:lang w:eastAsia="en-GB"/>
        </w:rPr>
        <w:tab/>
        <w:t>Reselection to cell with intiail BWP that has BW not supported by UE</w:t>
      </w:r>
      <w:r w:rsidRPr="00520AB1">
        <w:rPr>
          <w:rFonts w:ascii="Arial" w:eastAsia="MS Mincho" w:hAnsi="Arial"/>
          <w:i/>
          <w:noProof/>
          <w:szCs w:val="24"/>
          <w:lang w:eastAsia="en-GB"/>
        </w:rPr>
        <w:tab/>
        <w:t>Nokia, Nokia Shanghai Bell</w:t>
      </w:r>
      <w:r w:rsidRPr="00520AB1">
        <w:rPr>
          <w:rFonts w:ascii="Arial" w:eastAsia="MS Mincho" w:hAnsi="Arial"/>
          <w:i/>
          <w:noProof/>
          <w:szCs w:val="24"/>
          <w:lang w:eastAsia="en-GB"/>
        </w:rPr>
        <w:tab/>
        <w:t>discussion</w:t>
      </w:r>
      <w:r w:rsidRPr="00520AB1">
        <w:rPr>
          <w:rFonts w:ascii="Arial" w:eastAsia="MS Mincho" w:hAnsi="Arial"/>
          <w:i/>
          <w:noProof/>
          <w:szCs w:val="24"/>
          <w:lang w:eastAsia="en-GB"/>
        </w:rPr>
        <w:tab/>
        <w:t>Rel-15</w:t>
      </w:r>
      <w:r w:rsidRPr="00520AB1">
        <w:rPr>
          <w:rFonts w:ascii="Arial" w:eastAsia="MS Mincho" w:hAnsi="Arial"/>
          <w:i/>
          <w:noProof/>
          <w:szCs w:val="24"/>
          <w:lang w:eastAsia="en-GB"/>
        </w:rPr>
        <w:tab/>
        <w:t>NR_newRAT-Core</w:t>
      </w:r>
    </w:p>
    <w:p w14:paraId="12725891" w14:textId="77777777" w:rsidR="00520AB1" w:rsidRPr="00520AB1" w:rsidRDefault="00520AB1" w:rsidP="00520AB1">
      <w:pPr>
        <w:tabs>
          <w:tab w:val="left" w:pos="1622"/>
        </w:tabs>
        <w:spacing w:after="0"/>
        <w:ind w:left="1906" w:hanging="363"/>
        <w:rPr>
          <w:rFonts w:ascii="Arial" w:eastAsia="MS Mincho" w:hAnsi="Arial"/>
          <w:i/>
          <w:szCs w:val="24"/>
          <w:lang w:eastAsia="en-GB"/>
        </w:rPr>
      </w:pPr>
      <w:r w:rsidRPr="00520AB1">
        <w:rPr>
          <w:rFonts w:ascii="Arial" w:eastAsia="MS Mincho" w:hAnsi="Arial"/>
          <w:i/>
          <w:szCs w:val="24"/>
          <w:lang w:eastAsia="en-GB"/>
        </w:rPr>
        <w:t>=&gt;</w:t>
      </w:r>
      <w:r w:rsidRPr="00520AB1">
        <w:rPr>
          <w:rFonts w:ascii="Arial" w:eastAsia="MS Mincho" w:hAnsi="Arial"/>
          <w:i/>
          <w:szCs w:val="24"/>
          <w:lang w:eastAsia="en-GB"/>
        </w:rPr>
        <w:tab/>
        <w:t>Noted</w:t>
      </w:r>
    </w:p>
    <w:p w14:paraId="47BC77AF" w14:textId="77777777" w:rsidR="00520AB1" w:rsidRPr="00520AB1" w:rsidRDefault="00520AB1" w:rsidP="00520AB1">
      <w:pPr>
        <w:spacing w:before="60" w:after="0"/>
        <w:ind w:left="1543" w:hanging="1259"/>
        <w:rPr>
          <w:rFonts w:ascii="Arial" w:eastAsia="MS Mincho" w:hAnsi="Arial"/>
          <w:i/>
          <w:noProof/>
          <w:szCs w:val="24"/>
          <w:lang w:eastAsia="en-GB"/>
        </w:rPr>
      </w:pPr>
      <w:r w:rsidRPr="00520AB1">
        <w:rPr>
          <w:rFonts w:ascii="Arial" w:eastAsia="MS Mincho" w:hAnsi="Arial"/>
          <w:i/>
          <w:noProof/>
          <w:szCs w:val="24"/>
          <w:lang w:eastAsia="en-GB"/>
        </w:rPr>
        <w:t>R2-1814495</w:t>
      </w:r>
      <w:r w:rsidRPr="00520AB1">
        <w:rPr>
          <w:rFonts w:ascii="Arial" w:eastAsia="MS Mincho" w:hAnsi="Arial"/>
          <w:i/>
          <w:noProof/>
          <w:szCs w:val="24"/>
          <w:lang w:eastAsia="en-GB"/>
        </w:rPr>
        <w:tab/>
        <w:t>Initial DL BWP and cell reselection</w:t>
      </w:r>
      <w:r w:rsidRPr="00520AB1">
        <w:rPr>
          <w:rFonts w:ascii="Arial" w:eastAsia="MS Mincho" w:hAnsi="Arial"/>
          <w:i/>
          <w:noProof/>
          <w:szCs w:val="24"/>
          <w:lang w:eastAsia="en-GB"/>
        </w:rPr>
        <w:tab/>
      </w:r>
      <w:r w:rsidRPr="00520AB1">
        <w:rPr>
          <w:rFonts w:ascii="Arial" w:eastAsia="MS Mincho" w:hAnsi="Arial"/>
          <w:i/>
          <w:noProof/>
          <w:szCs w:val="24"/>
          <w:lang w:eastAsia="en-GB"/>
        </w:rPr>
        <w:tab/>
        <w:t>Intel Corporation</w:t>
      </w:r>
      <w:r w:rsidRPr="00520AB1">
        <w:rPr>
          <w:rFonts w:ascii="Arial" w:eastAsia="MS Mincho" w:hAnsi="Arial"/>
          <w:i/>
          <w:noProof/>
          <w:szCs w:val="24"/>
          <w:lang w:eastAsia="en-GB"/>
        </w:rPr>
        <w:tab/>
        <w:t>discussion</w:t>
      </w:r>
      <w:r w:rsidRPr="00520AB1">
        <w:rPr>
          <w:rFonts w:ascii="Arial" w:eastAsia="MS Mincho" w:hAnsi="Arial"/>
          <w:i/>
          <w:noProof/>
          <w:szCs w:val="24"/>
          <w:lang w:eastAsia="en-GB"/>
        </w:rPr>
        <w:tab/>
        <w:t>Rel-15</w:t>
      </w:r>
      <w:r w:rsidRPr="00520AB1">
        <w:rPr>
          <w:rFonts w:ascii="Arial" w:eastAsia="MS Mincho" w:hAnsi="Arial"/>
          <w:i/>
          <w:noProof/>
          <w:szCs w:val="24"/>
          <w:lang w:eastAsia="en-GB"/>
        </w:rPr>
        <w:tab/>
        <w:t>NR_newRAT-Core</w:t>
      </w:r>
    </w:p>
    <w:p w14:paraId="24485994" w14:textId="77777777" w:rsidR="00520AB1" w:rsidRPr="00520AB1" w:rsidRDefault="00520AB1" w:rsidP="00520AB1">
      <w:pPr>
        <w:tabs>
          <w:tab w:val="left" w:pos="1622"/>
        </w:tabs>
        <w:spacing w:after="0"/>
        <w:ind w:left="1906" w:hanging="363"/>
        <w:rPr>
          <w:rFonts w:ascii="Arial" w:eastAsia="MS Mincho" w:hAnsi="Arial"/>
          <w:i/>
          <w:szCs w:val="24"/>
          <w:lang w:eastAsia="en-GB"/>
        </w:rPr>
      </w:pPr>
      <w:r w:rsidRPr="00520AB1">
        <w:rPr>
          <w:rFonts w:ascii="Arial" w:eastAsia="MS Mincho" w:hAnsi="Arial"/>
          <w:i/>
          <w:szCs w:val="24"/>
          <w:lang w:eastAsia="en-GB"/>
        </w:rPr>
        <w:t>=&gt;</w:t>
      </w:r>
      <w:r w:rsidRPr="00520AB1">
        <w:rPr>
          <w:rFonts w:ascii="Arial" w:eastAsia="MS Mincho" w:hAnsi="Arial"/>
          <w:i/>
          <w:szCs w:val="24"/>
          <w:lang w:eastAsia="en-GB"/>
        </w:rPr>
        <w:tab/>
        <w:t>Noted</w:t>
      </w:r>
    </w:p>
    <w:p w14:paraId="06A156EA" w14:textId="77777777" w:rsidR="00520AB1" w:rsidRPr="00520AB1" w:rsidRDefault="00520AB1" w:rsidP="00520AB1">
      <w:pPr>
        <w:tabs>
          <w:tab w:val="left" w:pos="1622"/>
        </w:tabs>
        <w:spacing w:after="0"/>
        <w:ind w:left="1906" w:hanging="363"/>
        <w:rPr>
          <w:rFonts w:ascii="Arial" w:eastAsia="MS Mincho" w:hAnsi="Arial"/>
          <w:i/>
          <w:szCs w:val="24"/>
          <w:lang w:eastAsia="en-GB"/>
        </w:rPr>
      </w:pPr>
      <w:r w:rsidRPr="00520AB1">
        <w:rPr>
          <w:rFonts w:ascii="Arial" w:eastAsia="MS Mincho" w:hAnsi="Arial"/>
          <w:i/>
          <w:szCs w:val="24"/>
          <w:lang w:eastAsia="en-GB"/>
        </w:rPr>
        <w:t>-</w:t>
      </w:r>
      <w:r w:rsidRPr="00520AB1">
        <w:rPr>
          <w:rFonts w:ascii="Arial" w:eastAsia="MS Mincho" w:hAnsi="Arial"/>
          <w:i/>
          <w:szCs w:val="24"/>
          <w:lang w:eastAsia="en-GB"/>
        </w:rPr>
        <w:tab/>
        <w:t>Qualcomm, Samsung and CATT support the proposal from Intel.</w:t>
      </w:r>
    </w:p>
    <w:p w14:paraId="769001CE" w14:textId="77777777" w:rsidR="00520AB1" w:rsidRPr="00520AB1" w:rsidRDefault="00520AB1" w:rsidP="00520AB1">
      <w:pPr>
        <w:tabs>
          <w:tab w:val="left" w:pos="1622"/>
        </w:tabs>
        <w:spacing w:after="0"/>
        <w:ind w:left="1906" w:hanging="363"/>
        <w:rPr>
          <w:rFonts w:ascii="Arial" w:eastAsia="MS Mincho" w:hAnsi="Arial"/>
          <w:i/>
          <w:szCs w:val="24"/>
          <w:lang w:eastAsia="en-GB"/>
        </w:rPr>
      </w:pPr>
      <w:r w:rsidRPr="00520AB1">
        <w:rPr>
          <w:rFonts w:ascii="Arial" w:eastAsia="MS Mincho" w:hAnsi="Arial"/>
          <w:i/>
          <w:szCs w:val="24"/>
          <w:lang w:eastAsia="en-GB"/>
        </w:rPr>
        <w:t>-</w:t>
      </w:r>
      <w:r w:rsidRPr="00520AB1">
        <w:rPr>
          <w:rFonts w:ascii="Arial" w:eastAsia="MS Mincho" w:hAnsi="Arial"/>
          <w:i/>
          <w:szCs w:val="24"/>
          <w:lang w:eastAsia="en-GB"/>
        </w:rPr>
        <w:tab/>
        <w:t>Ericsson support Nokia proposal.</w:t>
      </w:r>
    </w:p>
    <w:p w14:paraId="0DA241E3" w14:textId="77777777" w:rsidR="00520AB1" w:rsidRPr="00520AB1" w:rsidRDefault="00520AB1" w:rsidP="00520AB1">
      <w:pPr>
        <w:tabs>
          <w:tab w:val="left" w:pos="1622"/>
        </w:tabs>
        <w:spacing w:after="0"/>
        <w:ind w:left="1906" w:hanging="363"/>
        <w:rPr>
          <w:rFonts w:ascii="Arial" w:eastAsia="MS Mincho" w:hAnsi="Arial"/>
          <w:i/>
          <w:szCs w:val="24"/>
          <w:lang w:eastAsia="en-GB"/>
        </w:rPr>
      </w:pPr>
      <w:r w:rsidRPr="00520AB1">
        <w:rPr>
          <w:rFonts w:ascii="Arial" w:eastAsia="MS Mincho" w:hAnsi="Arial"/>
          <w:i/>
          <w:szCs w:val="24"/>
          <w:lang w:eastAsia="en-GB"/>
        </w:rPr>
        <w:t>=&gt;</w:t>
      </w:r>
      <w:r w:rsidRPr="00520AB1">
        <w:rPr>
          <w:rFonts w:ascii="Arial" w:eastAsia="MS Mincho" w:hAnsi="Arial"/>
          <w:i/>
          <w:szCs w:val="24"/>
          <w:lang w:eastAsia="en-GB"/>
        </w:rPr>
        <w:tab/>
        <w:t>Waiting for the progress of the UE capability discussion in main room.</w:t>
      </w:r>
    </w:p>
    <w:p w14:paraId="16E4AE25" w14:textId="7E733316" w:rsidR="00520AB1" w:rsidRPr="00B56C50" w:rsidRDefault="00520AB1" w:rsidP="00CD4C7B">
      <w:pPr>
        <w:rPr>
          <w:i/>
        </w:rPr>
      </w:pPr>
    </w:p>
    <w:p w14:paraId="192B17C0" w14:textId="77777777" w:rsidR="00520AB1" w:rsidRPr="00520AB1" w:rsidRDefault="00520AB1" w:rsidP="00520AB1">
      <w:pPr>
        <w:keepNext/>
        <w:spacing w:before="240" w:after="60"/>
        <w:ind w:left="284"/>
        <w:outlineLvl w:val="8"/>
        <w:rPr>
          <w:rFonts w:ascii="Arial" w:eastAsia="MS Mincho" w:hAnsi="Arial" w:cs="Arial"/>
          <w:b/>
          <w:i/>
          <w:szCs w:val="22"/>
          <w:lang w:eastAsia="en-GB"/>
        </w:rPr>
      </w:pPr>
      <w:r w:rsidRPr="00520AB1">
        <w:rPr>
          <w:rFonts w:ascii="Arial" w:eastAsia="MS Mincho" w:hAnsi="Arial" w:cs="Arial"/>
          <w:b/>
          <w:i/>
          <w:szCs w:val="22"/>
          <w:lang w:eastAsia="en-GB"/>
        </w:rPr>
        <w:t>RAN4: Channel Bandwidth</w:t>
      </w:r>
    </w:p>
    <w:p w14:paraId="253ADCC5" w14:textId="77777777" w:rsidR="00520AB1" w:rsidRPr="00520AB1" w:rsidRDefault="00520AB1" w:rsidP="00520AB1">
      <w:pPr>
        <w:spacing w:before="40" w:after="0"/>
        <w:ind w:left="284"/>
        <w:rPr>
          <w:rFonts w:ascii="Arial" w:eastAsia="MS Mincho" w:hAnsi="Arial"/>
          <w:i/>
          <w:noProof/>
          <w:sz w:val="18"/>
          <w:szCs w:val="24"/>
          <w:lang w:eastAsia="en-GB"/>
        </w:rPr>
      </w:pPr>
      <w:r w:rsidRPr="00520AB1">
        <w:rPr>
          <w:rFonts w:ascii="Arial" w:eastAsia="MS Mincho" w:hAnsi="Arial"/>
          <w:i/>
          <w:noProof/>
          <w:sz w:val="18"/>
          <w:szCs w:val="24"/>
          <w:lang w:eastAsia="en-GB"/>
        </w:rPr>
        <w:t>Whether to change or add signalling for indicating channel bandwidth:</w:t>
      </w:r>
    </w:p>
    <w:p w14:paraId="5E3437FF" w14:textId="77777777" w:rsidR="00520AB1" w:rsidRPr="00520AB1" w:rsidRDefault="00520AB1" w:rsidP="00520AB1">
      <w:pPr>
        <w:spacing w:before="60" w:after="0"/>
        <w:ind w:left="1543" w:hanging="1259"/>
        <w:rPr>
          <w:rFonts w:ascii="Arial" w:eastAsia="MS Mincho" w:hAnsi="Arial"/>
          <w:i/>
          <w:noProof/>
          <w:szCs w:val="24"/>
          <w:lang w:eastAsia="en-GB"/>
        </w:rPr>
      </w:pPr>
      <w:hyperlink r:id="rId13" w:history="1">
        <w:r w:rsidRPr="00B56C50">
          <w:rPr>
            <w:rFonts w:ascii="Arial" w:eastAsia="MS Mincho" w:hAnsi="Arial"/>
            <w:i/>
            <w:noProof/>
            <w:color w:val="0000FF"/>
            <w:szCs w:val="24"/>
            <w:u w:val="single"/>
            <w:lang w:eastAsia="en-GB"/>
          </w:rPr>
          <w:t>R2-1814227</w:t>
        </w:r>
      </w:hyperlink>
      <w:r w:rsidRPr="00520AB1">
        <w:rPr>
          <w:rFonts w:ascii="Arial" w:eastAsia="MS Mincho" w:hAnsi="Arial"/>
          <w:i/>
          <w:noProof/>
          <w:szCs w:val="24"/>
          <w:lang w:eastAsia="en-GB"/>
        </w:rPr>
        <w:tab/>
        <w:t>Channel Bandwidth Signalling</w:t>
      </w:r>
      <w:r w:rsidRPr="00520AB1">
        <w:rPr>
          <w:rFonts w:ascii="Arial" w:eastAsia="MS Mincho" w:hAnsi="Arial"/>
          <w:i/>
          <w:noProof/>
          <w:szCs w:val="24"/>
          <w:lang w:eastAsia="en-GB"/>
        </w:rPr>
        <w:tab/>
        <w:t>Qualcomm Incorporated</w:t>
      </w:r>
    </w:p>
    <w:p w14:paraId="145527F4" w14:textId="77777777" w:rsidR="00520AB1" w:rsidRPr="00520AB1" w:rsidRDefault="00520AB1" w:rsidP="00520AB1">
      <w:pPr>
        <w:tabs>
          <w:tab w:val="left" w:pos="1622"/>
        </w:tabs>
        <w:spacing w:after="0"/>
        <w:ind w:left="1906" w:hanging="363"/>
        <w:rPr>
          <w:rFonts w:ascii="Arial" w:eastAsia="MS Mincho" w:hAnsi="Arial"/>
          <w:i/>
          <w:szCs w:val="24"/>
          <w:lang w:eastAsia="en-GB"/>
        </w:rPr>
      </w:pPr>
      <w:r w:rsidRPr="00520AB1">
        <w:rPr>
          <w:rFonts w:ascii="Arial" w:eastAsia="MS Mincho" w:hAnsi="Arial"/>
          <w:i/>
          <w:szCs w:val="24"/>
          <w:lang w:eastAsia="en-GB"/>
        </w:rPr>
        <w:t>-</w:t>
      </w:r>
      <w:r w:rsidRPr="00520AB1">
        <w:rPr>
          <w:rFonts w:ascii="Arial" w:eastAsia="MS Mincho" w:hAnsi="Arial"/>
          <w:i/>
          <w:szCs w:val="24"/>
          <w:lang w:eastAsia="en-GB"/>
        </w:rPr>
        <w:tab/>
        <w:t>Nokia thinks this list is only use to determine where the PRB grid applies, but the UE just uses the BW from the BWP information.</w:t>
      </w:r>
    </w:p>
    <w:p w14:paraId="21EA67DA" w14:textId="77777777" w:rsidR="00520AB1" w:rsidRPr="00520AB1" w:rsidRDefault="00520AB1" w:rsidP="00520AB1">
      <w:pPr>
        <w:tabs>
          <w:tab w:val="left" w:pos="1622"/>
        </w:tabs>
        <w:spacing w:after="0"/>
        <w:ind w:left="1906" w:hanging="363"/>
        <w:rPr>
          <w:rFonts w:ascii="Arial" w:eastAsia="MS Mincho" w:hAnsi="Arial"/>
          <w:i/>
          <w:szCs w:val="24"/>
          <w:lang w:eastAsia="en-GB"/>
        </w:rPr>
      </w:pPr>
      <w:r w:rsidRPr="00520AB1">
        <w:rPr>
          <w:rFonts w:ascii="Arial" w:eastAsia="MS Mincho" w:hAnsi="Arial"/>
          <w:i/>
          <w:szCs w:val="24"/>
          <w:lang w:eastAsia="en-GB"/>
        </w:rPr>
        <w:t>-</w:t>
      </w:r>
      <w:r w:rsidRPr="00520AB1">
        <w:rPr>
          <w:rFonts w:ascii="Arial" w:eastAsia="MS Mincho" w:hAnsi="Arial"/>
          <w:i/>
          <w:szCs w:val="24"/>
          <w:lang w:eastAsia="en-GB"/>
        </w:rPr>
        <w:tab/>
        <w:t>Ericsson understand that this list was added by RAN4 to be used to determine the carrier bandwidth and the value can be same or different from the BW in the BWP.</w:t>
      </w:r>
    </w:p>
    <w:p w14:paraId="389ED01E" w14:textId="77777777" w:rsidR="00520AB1" w:rsidRPr="00520AB1" w:rsidRDefault="00520AB1" w:rsidP="00520AB1">
      <w:pPr>
        <w:tabs>
          <w:tab w:val="left" w:pos="1622"/>
        </w:tabs>
        <w:spacing w:after="0"/>
        <w:ind w:left="1906" w:hanging="363"/>
        <w:rPr>
          <w:rFonts w:ascii="Arial" w:eastAsia="MS Mincho" w:hAnsi="Arial"/>
          <w:i/>
          <w:szCs w:val="24"/>
          <w:lang w:eastAsia="en-GB"/>
        </w:rPr>
      </w:pPr>
      <w:r w:rsidRPr="00520AB1">
        <w:rPr>
          <w:rFonts w:ascii="Arial" w:eastAsia="MS Mincho" w:hAnsi="Arial"/>
          <w:i/>
          <w:szCs w:val="24"/>
          <w:lang w:eastAsia="en-GB"/>
        </w:rPr>
        <w:t>-</w:t>
      </w:r>
      <w:r w:rsidRPr="00520AB1">
        <w:rPr>
          <w:rFonts w:ascii="Arial" w:eastAsia="MS Mincho" w:hAnsi="Arial"/>
          <w:i/>
          <w:szCs w:val="24"/>
          <w:lang w:eastAsia="en-GB"/>
        </w:rPr>
        <w:tab/>
        <w:t>Huawei understand that RAN4 LS asked us to indicate the channel BW to the UE and should not be per SCS. The transmission BW is per SCS.</w:t>
      </w:r>
    </w:p>
    <w:p w14:paraId="3FA2D209" w14:textId="77777777" w:rsidR="00520AB1" w:rsidRPr="00520AB1" w:rsidRDefault="00520AB1" w:rsidP="00520AB1">
      <w:pPr>
        <w:tabs>
          <w:tab w:val="left" w:pos="1622"/>
        </w:tabs>
        <w:spacing w:after="0"/>
        <w:ind w:left="1906" w:hanging="363"/>
        <w:rPr>
          <w:rFonts w:ascii="Arial" w:eastAsia="MS Mincho" w:hAnsi="Arial"/>
          <w:i/>
          <w:szCs w:val="24"/>
          <w:lang w:eastAsia="en-GB"/>
        </w:rPr>
      </w:pPr>
      <w:r w:rsidRPr="00520AB1">
        <w:rPr>
          <w:rFonts w:ascii="Arial" w:eastAsia="MS Mincho" w:hAnsi="Arial"/>
          <w:i/>
          <w:szCs w:val="24"/>
          <w:lang w:eastAsia="en-GB"/>
        </w:rPr>
        <w:t>-</w:t>
      </w:r>
      <w:r w:rsidRPr="00520AB1">
        <w:rPr>
          <w:rFonts w:ascii="Arial" w:eastAsia="MS Mincho" w:hAnsi="Arial"/>
          <w:i/>
          <w:szCs w:val="24"/>
          <w:lang w:eastAsia="en-GB"/>
        </w:rPr>
        <w:tab/>
        <w:t>Ericsson under the scs-SpecificCarrierList is only for the purpose of defining the channel BW.</w:t>
      </w:r>
    </w:p>
    <w:p w14:paraId="64607384" w14:textId="77777777" w:rsidR="00520AB1" w:rsidRPr="00520AB1" w:rsidRDefault="00520AB1" w:rsidP="00520AB1">
      <w:pPr>
        <w:tabs>
          <w:tab w:val="left" w:pos="1622"/>
        </w:tabs>
        <w:spacing w:after="0"/>
        <w:ind w:left="1906" w:hanging="363"/>
        <w:rPr>
          <w:rFonts w:ascii="Arial" w:eastAsia="MS Mincho" w:hAnsi="Arial"/>
          <w:i/>
          <w:szCs w:val="24"/>
          <w:lang w:eastAsia="en-GB"/>
        </w:rPr>
      </w:pPr>
    </w:p>
    <w:p w14:paraId="633C7D65" w14:textId="77777777" w:rsidR="00520AB1" w:rsidRPr="00520AB1" w:rsidRDefault="00520AB1" w:rsidP="00520AB1">
      <w:pPr>
        <w:pBdr>
          <w:top w:val="single" w:sz="4" w:space="1" w:color="auto"/>
          <w:left w:val="single" w:sz="4" w:space="4" w:color="auto"/>
          <w:bottom w:val="single" w:sz="4" w:space="1" w:color="auto"/>
          <w:right w:val="single" w:sz="4" w:space="4" w:color="auto"/>
        </w:pBdr>
        <w:tabs>
          <w:tab w:val="left" w:pos="1622"/>
        </w:tabs>
        <w:spacing w:after="0"/>
        <w:ind w:left="1906" w:hanging="363"/>
        <w:rPr>
          <w:rFonts w:ascii="Arial" w:eastAsia="MS Mincho" w:hAnsi="Arial"/>
          <w:i/>
          <w:szCs w:val="24"/>
          <w:lang w:eastAsia="en-GB"/>
        </w:rPr>
      </w:pPr>
      <w:r w:rsidRPr="00520AB1">
        <w:rPr>
          <w:rFonts w:ascii="Arial" w:eastAsia="MS Mincho" w:hAnsi="Arial"/>
          <w:i/>
          <w:szCs w:val="24"/>
          <w:lang w:eastAsia="en-GB"/>
        </w:rPr>
        <w:t>Agreements</w:t>
      </w:r>
    </w:p>
    <w:p w14:paraId="22A381DB" w14:textId="77777777" w:rsidR="00520AB1" w:rsidRPr="00520AB1" w:rsidRDefault="00520AB1" w:rsidP="00520AB1">
      <w:pPr>
        <w:pBdr>
          <w:top w:val="single" w:sz="4" w:space="1" w:color="auto"/>
          <w:left w:val="single" w:sz="4" w:space="4" w:color="auto"/>
          <w:bottom w:val="single" w:sz="4" w:space="1" w:color="auto"/>
          <w:right w:val="single" w:sz="4" w:space="4" w:color="auto"/>
        </w:pBdr>
        <w:tabs>
          <w:tab w:val="left" w:pos="1622"/>
        </w:tabs>
        <w:spacing w:after="0"/>
        <w:ind w:left="1906" w:hanging="363"/>
        <w:rPr>
          <w:rFonts w:ascii="Arial" w:eastAsia="MS Mincho" w:hAnsi="Arial"/>
          <w:i/>
          <w:szCs w:val="24"/>
          <w:lang w:eastAsia="en-GB"/>
        </w:rPr>
      </w:pPr>
      <w:r w:rsidRPr="00520AB1">
        <w:rPr>
          <w:rFonts w:ascii="Arial" w:eastAsia="MS Mincho" w:hAnsi="Arial"/>
          <w:i/>
          <w:szCs w:val="24"/>
          <w:lang w:eastAsia="en-GB"/>
        </w:rPr>
        <w:t>1:</w:t>
      </w:r>
      <w:r w:rsidRPr="00520AB1">
        <w:rPr>
          <w:rFonts w:ascii="Arial" w:eastAsia="MS Mincho" w:hAnsi="Arial"/>
          <w:i/>
          <w:szCs w:val="24"/>
          <w:lang w:eastAsia="en-GB"/>
        </w:rPr>
        <w:tab/>
        <w:t xml:space="preserve">To add UE specific field configuring RAN4 defined channel bandwidth per subcarrier spacing in ServingCellConfig. </w:t>
      </w:r>
    </w:p>
    <w:p w14:paraId="75B97331" w14:textId="77777777" w:rsidR="00520AB1" w:rsidRPr="00520AB1" w:rsidRDefault="00520AB1" w:rsidP="00520AB1">
      <w:pPr>
        <w:pBdr>
          <w:top w:val="single" w:sz="4" w:space="1" w:color="auto"/>
          <w:left w:val="single" w:sz="4" w:space="4" w:color="auto"/>
          <w:bottom w:val="single" w:sz="4" w:space="1" w:color="auto"/>
          <w:right w:val="single" w:sz="4" w:space="4" w:color="auto"/>
        </w:pBdr>
        <w:tabs>
          <w:tab w:val="left" w:pos="1622"/>
        </w:tabs>
        <w:spacing w:after="0"/>
        <w:ind w:left="1906" w:hanging="363"/>
        <w:rPr>
          <w:rFonts w:ascii="Arial" w:eastAsia="MS Mincho" w:hAnsi="Arial"/>
          <w:i/>
          <w:szCs w:val="24"/>
          <w:lang w:eastAsia="en-GB"/>
        </w:rPr>
      </w:pPr>
      <w:r w:rsidRPr="00520AB1">
        <w:rPr>
          <w:rFonts w:ascii="Arial" w:eastAsia="MS Mincho" w:hAnsi="Arial"/>
          <w:i/>
          <w:szCs w:val="24"/>
          <w:lang w:eastAsia="en-GB"/>
        </w:rPr>
        <w:t>2:</w:t>
      </w:r>
      <w:r w:rsidRPr="00520AB1">
        <w:rPr>
          <w:rFonts w:ascii="Arial" w:eastAsia="MS Mincho" w:hAnsi="Arial"/>
          <w:i/>
          <w:szCs w:val="24"/>
          <w:lang w:eastAsia="en-GB"/>
        </w:rPr>
        <w:tab/>
        <w:t>To specify that the UE considers the cell is accessible if the UE supports the:</w:t>
      </w:r>
    </w:p>
    <w:p w14:paraId="66850753" w14:textId="77777777" w:rsidR="00520AB1" w:rsidRPr="00520AB1" w:rsidRDefault="00520AB1" w:rsidP="00520AB1">
      <w:pPr>
        <w:pBdr>
          <w:top w:val="single" w:sz="4" w:space="1" w:color="auto"/>
          <w:left w:val="single" w:sz="4" w:space="4" w:color="auto"/>
          <w:bottom w:val="single" w:sz="4" w:space="1" w:color="auto"/>
          <w:right w:val="single" w:sz="4" w:space="4" w:color="auto"/>
        </w:pBdr>
        <w:tabs>
          <w:tab w:val="left" w:pos="1622"/>
        </w:tabs>
        <w:spacing w:after="0"/>
        <w:ind w:left="1906" w:hanging="363"/>
        <w:rPr>
          <w:rFonts w:ascii="Arial" w:eastAsia="MS Mincho" w:hAnsi="Arial"/>
          <w:i/>
          <w:szCs w:val="24"/>
          <w:lang w:eastAsia="en-GB"/>
        </w:rPr>
      </w:pPr>
      <w:r w:rsidRPr="00520AB1">
        <w:rPr>
          <w:rFonts w:ascii="Arial" w:eastAsia="MS Mincho" w:hAnsi="Arial"/>
          <w:i/>
          <w:szCs w:val="24"/>
          <w:lang w:eastAsia="en-GB"/>
        </w:rPr>
        <w:t>-</w:t>
      </w:r>
      <w:r w:rsidRPr="00520AB1">
        <w:rPr>
          <w:rFonts w:ascii="Arial" w:eastAsia="MS Mincho" w:hAnsi="Arial"/>
          <w:i/>
          <w:szCs w:val="24"/>
          <w:lang w:eastAsia="en-GB"/>
        </w:rPr>
        <w:tab/>
        <w:t>bandwidth signalled by  pdcch-ConfigSIB1 in MIB</w:t>
      </w:r>
    </w:p>
    <w:p w14:paraId="1876E3FB" w14:textId="77777777" w:rsidR="00520AB1" w:rsidRPr="00520AB1" w:rsidRDefault="00520AB1" w:rsidP="00520AB1">
      <w:pPr>
        <w:pBdr>
          <w:top w:val="single" w:sz="4" w:space="1" w:color="auto"/>
          <w:left w:val="single" w:sz="4" w:space="4" w:color="auto"/>
          <w:bottom w:val="single" w:sz="4" w:space="1" w:color="auto"/>
          <w:right w:val="single" w:sz="4" w:space="4" w:color="auto"/>
        </w:pBdr>
        <w:tabs>
          <w:tab w:val="left" w:pos="1622"/>
        </w:tabs>
        <w:spacing w:after="0"/>
        <w:ind w:left="1906" w:hanging="363"/>
        <w:rPr>
          <w:rFonts w:ascii="Arial" w:eastAsia="MS Mincho" w:hAnsi="Arial"/>
          <w:i/>
          <w:szCs w:val="24"/>
          <w:lang w:eastAsia="en-GB"/>
        </w:rPr>
      </w:pPr>
      <w:r w:rsidRPr="00520AB1">
        <w:rPr>
          <w:rFonts w:ascii="Arial" w:eastAsia="MS Mincho" w:hAnsi="Arial"/>
          <w:i/>
          <w:szCs w:val="24"/>
          <w:lang w:eastAsia="en-GB"/>
        </w:rPr>
        <w:t>FFS</w:t>
      </w:r>
      <w:r w:rsidRPr="00520AB1">
        <w:rPr>
          <w:rFonts w:ascii="Arial" w:eastAsia="MS Mincho" w:hAnsi="Arial"/>
          <w:i/>
          <w:szCs w:val="24"/>
          <w:lang w:eastAsia="en-GB"/>
        </w:rPr>
        <w:tab/>
        <w:t xml:space="preserve">the bandwidth of at least one SCS in the scs-SpecificCarrierList in SIB1 </w:t>
      </w:r>
    </w:p>
    <w:p w14:paraId="2414CC15" w14:textId="77777777" w:rsidR="00520AB1" w:rsidRPr="00520AB1" w:rsidRDefault="00520AB1" w:rsidP="00520AB1">
      <w:pPr>
        <w:pBdr>
          <w:top w:val="single" w:sz="4" w:space="1" w:color="auto"/>
          <w:left w:val="single" w:sz="4" w:space="4" w:color="auto"/>
          <w:bottom w:val="single" w:sz="4" w:space="1" w:color="auto"/>
          <w:right w:val="single" w:sz="4" w:space="4" w:color="auto"/>
        </w:pBdr>
        <w:tabs>
          <w:tab w:val="left" w:pos="1622"/>
        </w:tabs>
        <w:spacing w:after="0"/>
        <w:ind w:left="1906" w:hanging="363"/>
        <w:rPr>
          <w:rFonts w:ascii="Arial" w:eastAsia="MS Mincho" w:hAnsi="Arial"/>
          <w:i/>
          <w:szCs w:val="24"/>
          <w:lang w:eastAsia="en-GB"/>
        </w:rPr>
      </w:pPr>
      <w:r w:rsidRPr="00520AB1">
        <w:rPr>
          <w:rFonts w:ascii="Arial" w:eastAsia="MS Mincho" w:hAnsi="Arial"/>
          <w:i/>
          <w:szCs w:val="24"/>
          <w:lang w:eastAsia="en-GB"/>
        </w:rPr>
        <w:t>FFS</w:t>
      </w:r>
      <w:r w:rsidRPr="00520AB1">
        <w:rPr>
          <w:rFonts w:ascii="Arial" w:eastAsia="MS Mincho" w:hAnsi="Arial"/>
          <w:i/>
          <w:szCs w:val="24"/>
          <w:lang w:eastAsia="en-GB"/>
        </w:rPr>
        <w:tab/>
        <w:t>bandwidth signalled by locationAndBandwidth in SIB1</w:t>
      </w:r>
    </w:p>
    <w:p w14:paraId="4CE60870" w14:textId="77777777" w:rsidR="00520AB1" w:rsidRPr="00520AB1" w:rsidRDefault="00520AB1" w:rsidP="00520AB1">
      <w:pPr>
        <w:pBdr>
          <w:top w:val="single" w:sz="4" w:space="1" w:color="auto"/>
          <w:left w:val="single" w:sz="4" w:space="4" w:color="auto"/>
          <w:bottom w:val="single" w:sz="4" w:space="1" w:color="auto"/>
          <w:right w:val="single" w:sz="4" w:space="4" w:color="auto"/>
        </w:pBdr>
        <w:tabs>
          <w:tab w:val="left" w:pos="1622"/>
        </w:tabs>
        <w:spacing w:after="0"/>
        <w:ind w:left="1906" w:hanging="363"/>
        <w:rPr>
          <w:rFonts w:ascii="Arial" w:eastAsia="MS Mincho" w:hAnsi="Arial"/>
          <w:i/>
          <w:szCs w:val="24"/>
          <w:lang w:eastAsia="en-GB"/>
        </w:rPr>
      </w:pPr>
      <w:r w:rsidRPr="00520AB1">
        <w:rPr>
          <w:rFonts w:ascii="Arial" w:eastAsia="MS Mincho" w:hAnsi="Arial"/>
          <w:i/>
          <w:szCs w:val="24"/>
          <w:lang w:eastAsia="en-GB"/>
        </w:rPr>
        <w:t>3</w:t>
      </w:r>
      <w:r w:rsidRPr="00520AB1">
        <w:rPr>
          <w:rFonts w:ascii="Arial" w:eastAsia="MS Mincho" w:hAnsi="Arial"/>
          <w:i/>
          <w:szCs w:val="24"/>
          <w:lang w:eastAsia="en-GB"/>
        </w:rPr>
        <w:tab/>
        <w:t>If the cell is not accessible according to 2 above then the UE treats the cell as barred.</w:t>
      </w:r>
    </w:p>
    <w:p w14:paraId="2FDE7D1E" w14:textId="77777777" w:rsidR="00520AB1" w:rsidRPr="00520AB1" w:rsidRDefault="00520AB1" w:rsidP="00520AB1">
      <w:pPr>
        <w:tabs>
          <w:tab w:val="left" w:pos="1622"/>
        </w:tabs>
        <w:spacing w:after="0"/>
        <w:ind w:left="1906" w:hanging="363"/>
        <w:rPr>
          <w:rFonts w:ascii="Arial" w:eastAsia="MS Mincho" w:hAnsi="Arial"/>
          <w:i/>
          <w:szCs w:val="24"/>
          <w:lang w:eastAsia="en-GB"/>
        </w:rPr>
      </w:pPr>
    </w:p>
    <w:p w14:paraId="0572A5DE" w14:textId="77777777" w:rsidR="00520AB1" w:rsidRPr="00520AB1" w:rsidRDefault="00520AB1" w:rsidP="00520AB1">
      <w:pPr>
        <w:tabs>
          <w:tab w:val="left" w:pos="1622"/>
        </w:tabs>
        <w:spacing w:after="0"/>
        <w:ind w:left="1906" w:hanging="363"/>
        <w:rPr>
          <w:rFonts w:ascii="Arial" w:eastAsia="MS Mincho" w:hAnsi="Arial"/>
          <w:i/>
          <w:szCs w:val="24"/>
          <w:lang w:eastAsia="en-GB"/>
        </w:rPr>
      </w:pPr>
      <w:r w:rsidRPr="00520AB1">
        <w:rPr>
          <w:rFonts w:ascii="Arial" w:eastAsia="MS Mincho" w:hAnsi="Arial"/>
          <w:i/>
          <w:szCs w:val="24"/>
          <w:lang w:eastAsia="en-GB"/>
        </w:rPr>
        <w:t>=&gt;</w:t>
      </w:r>
      <w:r w:rsidRPr="00520AB1">
        <w:rPr>
          <w:rFonts w:ascii="Arial" w:eastAsia="MS Mincho" w:hAnsi="Arial"/>
          <w:i/>
          <w:szCs w:val="24"/>
          <w:lang w:eastAsia="en-GB"/>
        </w:rPr>
        <w:tab/>
        <w:t>Offline discussion to progress the 2 FFS points (Offline discussion 32, Qualcomm)</w:t>
      </w:r>
    </w:p>
    <w:p w14:paraId="1A51F172" w14:textId="77777777" w:rsidR="00520AB1" w:rsidRPr="00520AB1" w:rsidRDefault="00520AB1" w:rsidP="00520AB1">
      <w:pPr>
        <w:tabs>
          <w:tab w:val="left" w:pos="1622"/>
        </w:tabs>
        <w:spacing w:after="0"/>
        <w:ind w:left="1906" w:hanging="363"/>
        <w:rPr>
          <w:rFonts w:ascii="Arial" w:eastAsia="MS Mincho" w:hAnsi="Arial"/>
          <w:i/>
          <w:szCs w:val="24"/>
          <w:lang w:eastAsia="en-GB"/>
        </w:rPr>
      </w:pPr>
      <w:r w:rsidRPr="00520AB1">
        <w:rPr>
          <w:rFonts w:ascii="Arial" w:eastAsia="MS Mincho" w:hAnsi="Arial"/>
          <w:i/>
          <w:szCs w:val="24"/>
          <w:lang w:eastAsia="en-GB"/>
        </w:rPr>
        <w:t>-</w:t>
      </w:r>
      <w:r w:rsidRPr="00520AB1">
        <w:rPr>
          <w:rFonts w:ascii="Arial" w:eastAsia="MS Mincho" w:hAnsi="Arial"/>
          <w:i/>
          <w:szCs w:val="24"/>
          <w:lang w:eastAsia="en-GB"/>
        </w:rPr>
        <w:tab/>
        <w:t>Update from offline: Proposal to have email discussion</w:t>
      </w:r>
    </w:p>
    <w:p w14:paraId="54A853F1" w14:textId="77777777" w:rsidR="00520AB1" w:rsidRPr="00520AB1" w:rsidRDefault="00520AB1" w:rsidP="00520AB1">
      <w:pPr>
        <w:tabs>
          <w:tab w:val="left" w:pos="1622"/>
        </w:tabs>
        <w:spacing w:after="0"/>
        <w:ind w:left="1906" w:hanging="363"/>
        <w:rPr>
          <w:rFonts w:ascii="Arial" w:eastAsia="MS Mincho" w:hAnsi="Arial"/>
          <w:i/>
          <w:szCs w:val="24"/>
          <w:lang w:eastAsia="en-GB"/>
        </w:rPr>
      </w:pPr>
    </w:p>
    <w:p w14:paraId="58A920DC" w14:textId="77777777" w:rsidR="00520AB1" w:rsidRPr="00520AB1" w:rsidRDefault="00520AB1" w:rsidP="00520AB1">
      <w:pPr>
        <w:tabs>
          <w:tab w:val="left" w:pos="1622"/>
        </w:tabs>
        <w:spacing w:after="0"/>
        <w:ind w:left="1906" w:hanging="363"/>
        <w:rPr>
          <w:rFonts w:ascii="Arial" w:eastAsia="MS Mincho" w:hAnsi="Arial"/>
          <w:i/>
          <w:szCs w:val="24"/>
          <w:lang w:eastAsia="en-GB"/>
        </w:rPr>
      </w:pPr>
    </w:p>
    <w:p w14:paraId="6B5E8FBB" w14:textId="77777777" w:rsidR="00520AB1" w:rsidRPr="00520AB1" w:rsidRDefault="00520AB1" w:rsidP="00520AB1">
      <w:pPr>
        <w:tabs>
          <w:tab w:val="num" w:pos="1619"/>
        </w:tabs>
        <w:spacing w:before="40" w:after="0"/>
        <w:ind w:left="1903" w:hanging="360"/>
        <w:rPr>
          <w:rFonts w:ascii="Arial" w:eastAsia="MS Mincho" w:hAnsi="Arial"/>
          <w:b/>
          <w:i/>
          <w:szCs w:val="24"/>
          <w:lang w:eastAsia="en-GB"/>
        </w:rPr>
      </w:pPr>
      <w:r w:rsidRPr="00520AB1">
        <w:rPr>
          <w:rFonts w:ascii="Arial" w:eastAsia="MS Mincho" w:hAnsi="Arial"/>
          <w:b/>
          <w:i/>
          <w:szCs w:val="24"/>
          <w:lang w:eastAsia="en-GB"/>
        </w:rPr>
        <w:t>[103bis#xx][NR] Channel Bandwidth Signalling (Qualcomm)</w:t>
      </w:r>
    </w:p>
    <w:p w14:paraId="25BCE3C9" w14:textId="77777777" w:rsidR="00520AB1" w:rsidRPr="00520AB1" w:rsidRDefault="00520AB1" w:rsidP="00520AB1">
      <w:pPr>
        <w:tabs>
          <w:tab w:val="left" w:pos="1622"/>
        </w:tabs>
        <w:spacing w:after="0"/>
        <w:ind w:left="1906" w:hanging="363"/>
        <w:rPr>
          <w:rFonts w:ascii="Arial" w:eastAsia="MS Mincho" w:hAnsi="Arial"/>
          <w:i/>
          <w:szCs w:val="24"/>
          <w:lang w:eastAsia="en-GB"/>
        </w:rPr>
      </w:pPr>
      <w:r w:rsidRPr="00520AB1">
        <w:rPr>
          <w:rFonts w:ascii="Arial" w:eastAsia="MS Mincho" w:hAnsi="Arial"/>
          <w:i/>
          <w:szCs w:val="24"/>
          <w:lang w:eastAsia="en-GB"/>
        </w:rPr>
        <w:tab/>
        <w:t>Discuss and resolve the FFS points from the discussion in the meeting.</w:t>
      </w:r>
    </w:p>
    <w:p w14:paraId="5A7B4A65" w14:textId="77777777" w:rsidR="00520AB1" w:rsidRPr="00520AB1" w:rsidRDefault="00520AB1" w:rsidP="00520AB1">
      <w:pPr>
        <w:tabs>
          <w:tab w:val="left" w:pos="1622"/>
        </w:tabs>
        <w:spacing w:after="0"/>
        <w:ind w:left="1906" w:hanging="363"/>
        <w:rPr>
          <w:rFonts w:ascii="Arial" w:eastAsia="MS Mincho" w:hAnsi="Arial"/>
          <w:i/>
          <w:szCs w:val="24"/>
          <w:lang w:eastAsia="en-GB"/>
        </w:rPr>
      </w:pPr>
      <w:r w:rsidRPr="00520AB1">
        <w:rPr>
          <w:rFonts w:ascii="Arial" w:eastAsia="MS Mincho" w:hAnsi="Arial"/>
          <w:i/>
          <w:szCs w:val="24"/>
          <w:lang w:eastAsia="en-GB"/>
        </w:rPr>
        <w:tab/>
        <w:t>Draft a CR to capture the meeting agreements and the FFS points</w:t>
      </w:r>
    </w:p>
    <w:p w14:paraId="46E1DD42" w14:textId="77777777" w:rsidR="00520AB1" w:rsidRPr="00520AB1" w:rsidRDefault="00520AB1" w:rsidP="00520AB1">
      <w:pPr>
        <w:tabs>
          <w:tab w:val="left" w:pos="1622"/>
        </w:tabs>
        <w:spacing w:after="0"/>
        <w:ind w:left="1906" w:hanging="363"/>
        <w:rPr>
          <w:rFonts w:ascii="Arial" w:eastAsia="MS Mincho" w:hAnsi="Arial"/>
          <w:i/>
          <w:szCs w:val="24"/>
          <w:lang w:eastAsia="en-GB"/>
        </w:rPr>
      </w:pPr>
      <w:r w:rsidRPr="00520AB1">
        <w:rPr>
          <w:rFonts w:ascii="Arial" w:eastAsia="MS Mincho" w:hAnsi="Arial"/>
          <w:i/>
          <w:szCs w:val="24"/>
          <w:lang w:eastAsia="en-GB"/>
        </w:rPr>
        <w:tab/>
        <w:t>Intended outcome: Draft CR to the next meeting</w:t>
      </w:r>
    </w:p>
    <w:p w14:paraId="61F1FB46" w14:textId="77777777" w:rsidR="00520AB1" w:rsidRPr="00520AB1" w:rsidRDefault="00520AB1" w:rsidP="00520AB1">
      <w:pPr>
        <w:tabs>
          <w:tab w:val="left" w:pos="1622"/>
        </w:tabs>
        <w:spacing w:after="0"/>
        <w:ind w:left="1906" w:hanging="363"/>
        <w:rPr>
          <w:rFonts w:ascii="Arial" w:eastAsia="MS Mincho" w:hAnsi="Arial"/>
          <w:i/>
          <w:szCs w:val="24"/>
          <w:lang w:eastAsia="en-GB"/>
        </w:rPr>
      </w:pPr>
      <w:r w:rsidRPr="00520AB1">
        <w:rPr>
          <w:rFonts w:ascii="Arial" w:eastAsia="MS Mincho" w:hAnsi="Arial"/>
          <w:i/>
          <w:szCs w:val="24"/>
          <w:lang w:eastAsia="en-GB"/>
        </w:rPr>
        <w:tab/>
        <w:t xml:space="preserve">Deadline:  Thursday 2018-11-01 </w:t>
      </w:r>
    </w:p>
    <w:p w14:paraId="1B41A584" w14:textId="77777777" w:rsidR="00520AB1" w:rsidRPr="00520AB1" w:rsidRDefault="00520AB1" w:rsidP="00520AB1">
      <w:pPr>
        <w:tabs>
          <w:tab w:val="left" w:pos="1622"/>
        </w:tabs>
        <w:spacing w:after="0"/>
        <w:ind w:left="1906" w:hanging="363"/>
        <w:rPr>
          <w:rFonts w:ascii="Arial" w:eastAsia="MS Mincho" w:hAnsi="Arial"/>
          <w:i/>
          <w:szCs w:val="24"/>
          <w:lang w:eastAsia="en-GB"/>
        </w:rPr>
      </w:pPr>
    </w:p>
    <w:p w14:paraId="407780CF" w14:textId="77777777" w:rsidR="00520AB1" w:rsidRPr="00520AB1" w:rsidRDefault="00520AB1" w:rsidP="00520AB1">
      <w:pPr>
        <w:tabs>
          <w:tab w:val="left" w:pos="1622"/>
        </w:tabs>
        <w:spacing w:after="0"/>
        <w:ind w:left="1906" w:hanging="363"/>
        <w:rPr>
          <w:rFonts w:ascii="Arial" w:eastAsia="MS Mincho" w:hAnsi="Arial"/>
          <w:i/>
          <w:szCs w:val="24"/>
          <w:lang w:eastAsia="en-GB"/>
        </w:rPr>
      </w:pPr>
      <w:r w:rsidRPr="00520AB1">
        <w:rPr>
          <w:rFonts w:ascii="Arial" w:eastAsia="MS Mincho" w:hAnsi="Arial"/>
          <w:i/>
          <w:szCs w:val="24"/>
          <w:lang w:eastAsia="en-GB"/>
        </w:rPr>
        <w:t>=&gt;</w:t>
      </w:r>
      <w:r w:rsidRPr="00520AB1">
        <w:rPr>
          <w:rFonts w:ascii="Arial" w:eastAsia="MS Mincho" w:hAnsi="Arial"/>
          <w:i/>
          <w:szCs w:val="24"/>
          <w:lang w:eastAsia="en-GB"/>
        </w:rPr>
        <w:tab/>
        <w:t xml:space="preserve">Draft LS in </w:t>
      </w:r>
      <w:hyperlink r:id="rId14" w:history="1">
        <w:r w:rsidRPr="00B56C50">
          <w:rPr>
            <w:rFonts w:ascii="Arial" w:eastAsia="MS Mincho" w:hAnsi="Arial"/>
            <w:i/>
            <w:color w:val="0000FF"/>
            <w:szCs w:val="24"/>
            <w:highlight w:val="yellow"/>
            <w:u w:val="single"/>
            <w:lang w:eastAsia="en-GB"/>
          </w:rPr>
          <w:t>R2-1815843</w:t>
        </w:r>
      </w:hyperlink>
      <w:r w:rsidRPr="00520AB1">
        <w:rPr>
          <w:rFonts w:ascii="Arial" w:eastAsia="MS Mincho" w:hAnsi="Arial"/>
          <w:i/>
          <w:szCs w:val="24"/>
          <w:lang w:eastAsia="en-GB"/>
        </w:rPr>
        <w:t xml:space="preserve"> to RAN4 to explain what we have added in order to signal the channel BW and ask if they have any concerns. (Offline discussion 31, Qualcomm)</w:t>
      </w:r>
    </w:p>
    <w:p w14:paraId="43956675" w14:textId="77777777" w:rsidR="00520AB1" w:rsidRPr="00520AB1" w:rsidRDefault="00520AB1" w:rsidP="00520AB1">
      <w:pPr>
        <w:tabs>
          <w:tab w:val="left" w:pos="1622"/>
        </w:tabs>
        <w:spacing w:after="0"/>
        <w:ind w:left="1906" w:hanging="363"/>
        <w:rPr>
          <w:rFonts w:ascii="Arial" w:eastAsia="MS Mincho" w:hAnsi="Arial"/>
          <w:i/>
          <w:szCs w:val="24"/>
          <w:lang w:eastAsia="en-GB"/>
        </w:rPr>
      </w:pPr>
    </w:p>
    <w:p w14:paraId="55886780" w14:textId="77777777" w:rsidR="00520AB1" w:rsidRPr="00520AB1" w:rsidRDefault="00520AB1" w:rsidP="00520AB1">
      <w:pPr>
        <w:spacing w:before="60" w:after="0"/>
        <w:ind w:left="1543" w:hanging="1259"/>
        <w:rPr>
          <w:rFonts w:ascii="Arial" w:eastAsia="MS Mincho" w:hAnsi="Arial"/>
          <w:i/>
          <w:noProof/>
          <w:szCs w:val="24"/>
          <w:lang w:eastAsia="en-GB"/>
        </w:rPr>
      </w:pPr>
      <w:hyperlink r:id="rId15" w:history="1">
        <w:r w:rsidRPr="00B56C50">
          <w:rPr>
            <w:rFonts w:ascii="Arial" w:eastAsia="MS Mincho" w:hAnsi="Arial"/>
            <w:i/>
            <w:noProof/>
            <w:color w:val="0000FF"/>
            <w:szCs w:val="24"/>
            <w:u w:val="single"/>
            <w:lang w:eastAsia="en-GB"/>
          </w:rPr>
          <w:t>R2-1815843</w:t>
        </w:r>
      </w:hyperlink>
      <w:r w:rsidRPr="00520AB1">
        <w:rPr>
          <w:rFonts w:ascii="Arial" w:eastAsia="MS Mincho" w:hAnsi="Arial"/>
          <w:i/>
          <w:noProof/>
          <w:szCs w:val="24"/>
          <w:lang w:eastAsia="en-GB"/>
        </w:rPr>
        <w:tab/>
        <w:t>[DRAFT]</w:t>
      </w:r>
      <w:r w:rsidRPr="00520AB1">
        <w:rPr>
          <w:rFonts w:ascii="Arial" w:eastAsia="MS Mincho" w:hAnsi="Arial" w:cs="Arial"/>
          <w:i/>
          <w:noProof/>
          <w:szCs w:val="24"/>
          <w:lang w:eastAsia="en-GB"/>
        </w:rPr>
        <w:t xml:space="preserve"> Reply LS on RAN4 design on channel bandwidth</w:t>
      </w:r>
      <w:r w:rsidRPr="00520AB1">
        <w:rPr>
          <w:rFonts w:ascii="Arial" w:eastAsia="MS Mincho" w:hAnsi="Arial"/>
          <w:i/>
          <w:noProof/>
          <w:szCs w:val="24"/>
          <w:lang w:eastAsia="en-GB"/>
        </w:rPr>
        <w:tab/>
        <w:t>Qualcomm</w:t>
      </w:r>
      <w:r w:rsidRPr="00520AB1">
        <w:rPr>
          <w:rFonts w:ascii="Arial" w:eastAsia="MS Mincho" w:hAnsi="Arial"/>
          <w:i/>
          <w:noProof/>
          <w:szCs w:val="24"/>
          <w:lang w:eastAsia="en-GB"/>
        </w:rPr>
        <w:tab/>
        <w:t>LS out</w:t>
      </w:r>
      <w:r w:rsidRPr="00520AB1">
        <w:rPr>
          <w:rFonts w:ascii="Arial" w:eastAsia="MS Mincho" w:hAnsi="Arial"/>
          <w:i/>
          <w:noProof/>
          <w:szCs w:val="24"/>
          <w:lang w:eastAsia="en-GB"/>
        </w:rPr>
        <w:tab/>
        <w:t>Rel-15</w:t>
      </w:r>
      <w:r w:rsidRPr="00520AB1">
        <w:rPr>
          <w:rFonts w:ascii="Arial" w:eastAsia="MS Mincho" w:hAnsi="Arial"/>
          <w:i/>
          <w:noProof/>
          <w:szCs w:val="24"/>
          <w:lang w:eastAsia="en-GB"/>
        </w:rPr>
        <w:tab/>
        <w:t>NR_newRAT-Core</w:t>
      </w:r>
      <w:r w:rsidRPr="00520AB1">
        <w:rPr>
          <w:rFonts w:ascii="Arial" w:eastAsia="MS Mincho" w:hAnsi="Arial"/>
          <w:i/>
          <w:noProof/>
          <w:szCs w:val="24"/>
          <w:lang w:eastAsia="en-GB"/>
        </w:rPr>
        <w:tab/>
        <w:t>To:RAN4</w:t>
      </w:r>
    </w:p>
    <w:p w14:paraId="6CF780E6" w14:textId="77777777" w:rsidR="00520AB1" w:rsidRPr="00520AB1" w:rsidRDefault="00520AB1" w:rsidP="00520AB1">
      <w:pPr>
        <w:tabs>
          <w:tab w:val="left" w:pos="1622"/>
        </w:tabs>
        <w:spacing w:after="0"/>
        <w:ind w:left="1906" w:hanging="363"/>
        <w:rPr>
          <w:rFonts w:ascii="Arial" w:eastAsia="MS Mincho" w:hAnsi="Arial"/>
          <w:i/>
          <w:szCs w:val="24"/>
          <w:lang w:eastAsia="en-GB"/>
        </w:rPr>
      </w:pPr>
    </w:p>
    <w:p w14:paraId="6E18EADE" w14:textId="77777777" w:rsidR="00520AB1" w:rsidRPr="00520AB1" w:rsidRDefault="00520AB1" w:rsidP="00520AB1">
      <w:pPr>
        <w:tabs>
          <w:tab w:val="left" w:pos="1622"/>
        </w:tabs>
        <w:spacing w:after="0"/>
        <w:ind w:left="1906" w:hanging="363"/>
        <w:rPr>
          <w:rFonts w:ascii="Arial" w:eastAsia="MS Mincho" w:hAnsi="Arial"/>
          <w:i/>
          <w:szCs w:val="24"/>
          <w:lang w:eastAsia="en-GB"/>
        </w:rPr>
      </w:pPr>
    </w:p>
    <w:p w14:paraId="4CF73578" w14:textId="38816D1E" w:rsidR="00520AB1" w:rsidRPr="00520AB1" w:rsidRDefault="00520AB1" w:rsidP="00520AB1">
      <w:pPr>
        <w:tabs>
          <w:tab w:val="num" w:pos="1619"/>
        </w:tabs>
        <w:spacing w:before="40" w:after="0"/>
        <w:ind w:left="1903" w:hanging="360"/>
        <w:rPr>
          <w:rFonts w:ascii="Arial" w:eastAsia="MS Mincho" w:hAnsi="Arial"/>
          <w:b/>
          <w:i/>
          <w:szCs w:val="24"/>
          <w:lang w:eastAsia="en-GB"/>
        </w:rPr>
      </w:pPr>
      <w:r w:rsidRPr="00520AB1">
        <w:rPr>
          <w:rFonts w:ascii="Arial" w:eastAsia="MS Mincho" w:hAnsi="Arial"/>
          <w:b/>
          <w:i/>
          <w:szCs w:val="24"/>
          <w:lang w:eastAsia="en-GB"/>
        </w:rPr>
        <w:t>[103bis#</w:t>
      </w:r>
      <w:r w:rsidR="00B56C50">
        <w:rPr>
          <w:rFonts w:ascii="Arial" w:eastAsia="MS Mincho" w:hAnsi="Arial"/>
          <w:b/>
          <w:i/>
          <w:szCs w:val="24"/>
          <w:lang w:eastAsia="en-GB"/>
        </w:rPr>
        <w:t>14</w:t>
      </w:r>
      <w:r w:rsidRPr="00520AB1">
        <w:rPr>
          <w:rFonts w:ascii="Arial" w:eastAsia="MS Mincho" w:hAnsi="Arial"/>
          <w:b/>
          <w:i/>
          <w:szCs w:val="24"/>
          <w:lang w:eastAsia="en-GB"/>
        </w:rPr>
        <w:t>][NR] LS on RAN4 design on channel bandwidth (Qualcomm)</w:t>
      </w:r>
    </w:p>
    <w:p w14:paraId="42CB08F2" w14:textId="77777777" w:rsidR="00520AB1" w:rsidRPr="00520AB1" w:rsidRDefault="00520AB1" w:rsidP="00520AB1">
      <w:pPr>
        <w:tabs>
          <w:tab w:val="left" w:pos="1622"/>
        </w:tabs>
        <w:spacing w:after="0"/>
        <w:ind w:left="1906" w:hanging="363"/>
        <w:rPr>
          <w:rFonts w:ascii="Arial" w:eastAsia="MS Mincho" w:hAnsi="Arial"/>
          <w:i/>
          <w:szCs w:val="24"/>
          <w:lang w:eastAsia="en-GB"/>
        </w:rPr>
      </w:pPr>
      <w:r w:rsidRPr="00520AB1">
        <w:rPr>
          <w:rFonts w:ascii="Arial" w:eastAsia="MS Mincho" w:hAnsi="Arial"/>
          <w:i/>
          <w:szCs w:val="24"/>
          <w:lang w:eastAsia="en-GB"/>
        </w:rPr>
        <w:tab/>
        <w:t>Intended outcome: Approved LS</w:t>
      </w:r>
    </w:p>
    <w:p w14:paraId="02230947" w14:textId="77777777" w:rsidR="00520AB1" w:rsidRPr="00520AB1" w:rsidRDefault="00520AB1" w:rsidP="00520AB1">
      <w:pPr>
        <w:tabs>
          <w:tab w:val="left" w:pos="1622"/>
        </w:tabs>
        <w:spacing w:after="0"/>
        <w:ind w:left="1906" w:hanging="363"/>
        <w:rPr>
          <w:rFonts w:ascii="Arial" w:eastAsia="MS Mincho" w:hAnsi="Arial"/>
          <w:i/>
          <w:szCs w:val="24"/>
          <w:lang w:eastAsia="en-GB"/>
        </w:rPr>
      </w:pPr>
      <w:r w:rsidRPr="00520AB1">
        <w:rPr>
          <w:rFonts w:ascii="Arial" w:eastAsia="MS Mincho" w:hAnsi="Arial"/>
          <w:i/>
          <w:szCs w:val="24"/>
          <w:lang w:eastAsia="en-GB"/>
        </w:rPr>
        <w:tab/>
        <w:t xml:space="preserve">Deadline:  Thursday 2018-10-18 </w:t>
      </w:r>
    </w:p>
    <w:p w14:paraId="1527A8B6" w14:textId="77777777" w:rsidR="00520AB1" w:rsidRPr="00520AB1" w:rsidRDefault="00520AB1" w:rsidP="00520AB1">
      <w:pPr>
        <w:tabs>
          <w:tab w:val="left" w:pos="1622"/>
        </w:tabs>
        <w:spacing w:after="0"/>
        <w:ind w:left="1622" w:hanging="363"/>
        <w:rPr>
          <w:rFonts w:ascii="Arial" w:eastAsia="MS Mincho" w:hAnsi="Arial"/>
          <w:szCs w:val="24"/>
          <w:lang w:eastAsia="en-GB"/>
        </w:rPr>
      </w:pPr>
    </w:p>
    <w:p w14:paraId="2ABB9E25" w14:textId="63464D94" w:rsidR="00BB3613" w:rsidRDefault="00BB3613" w:rsidP="00CD4C7B">
      <w:r>
        <w:t>During the email discussion 103bis#14, the issue was discusssed but with no firm conclusions. Therefore, in this contribution, we discuss what will happen if it’s not specifed that UEs should bar the cell.</w:t>
      </w:r>
    </w:p>
    <w:p w14:paraId="127ACA6D" w14:textId="1D464D0C" w:rsidR="00CD4C7B" w:rsidRPr="006E13D1" w:rsidRDefault="00CD4C7B" w:rsidP="00CD4C7B">
      <w:pPr>
        <w:pStyle w:val="Heading1"/>
      </w:pPr>
      <w:r w:rsidRPr="006E13D1">
        <w:t>2</w:t>
      </w:r>
      <w:r w:rsidRPr="006E13D1">
        <w:tab/>
      </w:r>
      <w:r w:rsidR="0071375E">
        <w:t xml:space="preserve">Reselection to a cell whose BW UE doesn’t support </w:t>
      </w:r>
    </w:p>
    <w:p w14:paraId="628F0359" w14:textId="597B42E4" w:rsidR="0071375E" w:rsidRPr="006E13D1" w:rsidRDefault="0071375E" w:rsidP="0071375E">
      <w:pPr>
        <w:pStyle w:val="Heading2"/>
      </w:pPr>
      <w:r>
        <w:t>2.1</w:t>
      </w:r>
      <w:r w:rsidRPr="006E13D1">
        <w:tab/>
      </w:r>
      <w:r>
        <w:t>Cell bandwidth in LTE</w:t>
      </w:r>
    </w:p>
    <w:p w14:paraId="0BA585A8" w14:textId="37A1F24E" w:rsidR="0071375E" w:rsidRDefault="0071375E" w:rsidP="00CD4C7B">
      <w:r>
        <w:t xml:space="preserve">In LTE, UE always searched for synchronization signals, after which it could read MIB from PBCH, which then contained the cell bandwidth (ranging from 1.4 MHz to 20 MHz). The cell bandwidth would then be used to reach PDCCH (which uses the full BW in LTE) for SIB1 and SIB2 to obtain the essential system information for camping. Consequently, if the UE would not support the cell BW, it would be unable to read the system information and would therefore bar the cell as per </w:t>
      </w:r>
      <w:hyperlink r:id="rId16" w:history="1">
        <w:r w:rsidRPr="0071375E">
          <w:rPr>
            <w:rStyle w:val="Hyperlink"/>
          </w:rPr>
          <w:t>TS36.331</w:t>
        </w:r>
      </w:hyperlink>
      <w:r>
        <w:t xml:space="preserve"> and </w:t>
      </w:r>
      <w:hyperlink r:id="rId17" w:history="1">
        <w:r w:rsidRPr="0071375E">
          <w:rPr>
            <w:rStyle w:val="Hyperlink"/>
          </w:rPr>
          <w:t>TS36.304</w:t>
        </w:r>
      </w:hyperlink>
      <w:r>
        <w:t xml:space="preserve"> rules.</w:t>
      </w:r>
    </w:p>
    <w:p w14:paraId="032A744A" w14:textId="4FB81E9C" w:rsidR="0071375E" w:rsidRDefault="0071375E" w:rsidP="00CD4C7B">
      <w:r w:rsidRPr="0071375E">
        <w:rPr>
          <w:b/>
        </w:rPr>
        <w:t>Observation 1:</w:t>
      </w:r>
      <w:r>
        <w:t xml:space="preserve"> In LTE, UE which is unable to support the cell bandwidth will bar the cell</w:t>
      </w:r>
      <w:r w:rsidR="00E71512">
        <w:t xml:space="preserve"> because it is unable to receive SIB1 or SIB2</w:t>
      </w:r>
      <w:r>
        <w:t>.</w:t>
      </w:r>
    </w:p>
    <w:p w14:paraId="4D37ED86" w14:textId="14821F38" w:rsidR="0071375E" w:rsidRPr="006E13D1" w:rsidRDefault="0071375E" w:rsidP="0071375E">
      <w:pPr>
        <w:pStyle w:val="Heading2"/>
      </w:pPr>
      <w:r>
        <w:t>2.2</w:t>
      </w:r>
      <w:r w:rsidRPr="006E13D1">
        <w:tab/>
      </w:r>
      <w:r>
        <w:t>Cell bandwidth in NR</w:t>
      </w:r>
    </w:p>
    <w:p w14:paraId="23B9554F" w14:textId="11204FB9" w:rsidR="00E71512" w:rsidRDefault="0071375E" w:rsidP="0071375E">
      <w:r>
        <w:t xml:space="preserve">The cell bandwidth that UE sees is more complex in NR than it was in LTE: First of all, UE obtains the MIB already during the synchronization procedures since SSB contains the MIB. From the MIB field </w:t>
      </w:r>
      <w:r w:rsidRPr="0071375E">
        <w:rPr>
          <w:i/>
        </w:rPr>
        <w:t>pdcch-ConfigSIB1</w:t>
      </w:r>
      <w:r>
        <w:t xml:space="preserve">, UE then obtains the necessary CORESET#0 bandwidth required to receive PDCCH for SIB1 reception. After UE has then received SIB1, it has obtained the minimum system information (MSI) and from RRC viewpoint, there are currently no rules for barring the cell. Therefore, as per current </w:t>
      </w:r>
      <w:hyperlink r:id="rId18" w:history="1">
        <w:r w:rsidRPr="0071375E">
          <w:rPr>
            <w:rStyle w:val="Hyperlink"/>
          </w:rPr>
          <w:t>TS38.331</w:t>
        </w:r>
      </w:hyperlink>
      <w:r>
        <w:t xml:space="preserve"> and </w:t>
      </w:r>
      <w:hyperlink r:id="rId19" w:history="1">
        <w:r w:rsidRPr="00B63FF5">
          <w:rPr>
            <w:rStyle w:val="Hyperlink"/>
          </w:rPr>
          <w:t>TS38.304</w:t>
        </w:r>
      </w:hyperlink>
      <w:r>
        <w:t xml:space="preserve">, UE </w:t>
      </w:r>
      <w:r w:rsidR="00084E28">
        <w:t>can</w:t>
      </w:r>
      <w:r w:rsidR="00B63FF5">
        <w:t xml:space="preserve"> camp </w:t>
      </w:r>
      <w:r w:rsidR="00084E28">
        <w:t>normally in</w:t>
      </w:r>
      <w:r w:rsidR="00B63FF5">
        <w:t xml:space="preserve"> the cell.</w:t>
      </w:r>
    </w:p>
    <w:p w14:paraId="382B5E34" w14:textId="369ACDBB" w:rsidR="007C092F" w:rsidRDefault="007C092F" w:rsidP="007C092F">
      <w:r w:rsidRPr="000B4375">
        <w:rPr>
          <w:b/>
        </w:rPr>
        <w:lastRenderedPageBreak/>
        <w:t>Observation 2:</w:t>
      </w:r>
      <w:r>
        <w:t xml:space="preserve"> Regardless of which </w:t>
      </w:r>
      <w:r w:rsidR="00496877">
        <w:t>bandwidth</w:t>
      </w:r>
      <w:r>
        <w:t xml:space="preserve"> options </w:t>
      </w:r>
      <w:r w:rsidR="00496877">
        <w:t xml:space="preserve">a </w:t>
      </w:r>
      <w:r>
        <w:t>UE supports, both MIB and SIB1</w:t>
      </w:r>
      <w:r w:rsidR="00496877">
        <w:t xml:space="preserve"> can always be received</w:t>
      </w:r>
      <w:r w:rsidR="00331B01">
        <w:t xml:space="preserve"> from any NR cell</w:t>
      </w:r>
      <w:r>
        <w:t>.</w:t>
      </w:r>
    </w:p>
    <w:p w14:paraId="274559A3" w14:textId="17837B75" w:rsidR="00E71512" w:rsidRDefault="00E71512" w:rsidP="00E71512">
      <w:r>
        <w:t>However, the SIB1 also contains</w:t>
      </w:r>
      <w:r w:rsidR="00496877">
        <w:t xml:space="preserve"> both</w:t>
      </w:r>
      <w:r>
        <w:t xml:space="preserve"> the full </w:t>
      </w:r>
      <w:r w:rsidR="00496877">
        <w:t xml:space="preserve">carrier </w:t>
      </w:r>
      <w:r>
        <w:t xml:space="preserve">bandwidth </w:t>
      </w:r>
      <w:r w:rsidR="00496877">
        <w:t xml:space="preserve">and the initial DL BWP bandwidth </w:t>
      </w:r>
      <w:r>
        <w:t>configurations</w:t>
      </w:r>
      <w:r w:rsidR="00496877">
        <w:t xml:space="preserve">: the configurations are provided via </w:t>
      </w:r>
      <w:r>
        <w:rPr>
          <w:i/>
        </w:rPr>
        <w:t xml:space="preserve">ServingCellConfigCommonSIB </w:t>
      </w:r>
      <w:r w:rsidR="007C092F">
        <w:rPr>
          <w:i/>
        </w:rPr>
        <w:t>→</w:t>
      </w:r>
      <w:r>
        <w:rPr>
          <w:i/>
        </w:rPr>
        <w:t xml:space="preserve"> </w:t>
      </w:r>
      <w:r w:rsidRPr="00E71512">
        <w:rPr>
          <w:i/>
        </w:rPr>
        <w:t>DownlinkConfigCommonSIB</w:t>
      </w:r>
      <w:r w:rsidR="007C092F">
        <w:rPr>
          <w:i/>
        </w:rPr>
        <w:t xml:space="preserve"> → </w:t>
      </w:r>
      <w:r w:rsidRPr="00E71512">
        <w:rPr>
          <w:i/>
        </w:rPr>
        <w:t>BWP-DownlinkCommon</w:t>
      </w:r>
      <w:r w:rsidR="007C092F">
        <w:rPr>
          <w:i/>
        </w:rPr>
        <w:t xml:space="preserve"> → </w:t>
      </w:r>
      <w:r w:rsidRPr="00E71512">
        <w:rPr>
          <w:i/>
        </w:rPr>
        <w:t>BWP</w:t>
      </w:r>
      <w:r w:rsidR="007C092F">
        <w:rPr>
          <w:i/>
        </w:rPr>
        <w:t xml:space="preserve"> →</w:t>
      </w:r>
      <w:r w:rsidRPr="00E71512">
        <w:rPr>
          <w:i/>
        </w:rPr>
        <w:t xml:space="preserve"> locationAndBandwidth</w:t>
      </w:r>
      <w:r>
        <w:t xml:space="preserve"> (subcarrier grid configuration and </w:t>
      </w:r>
      <w:r w:rsidR="00496877">
        <w:t xml:space="preserve">initial DL BWP </w:t>
      </w:r>
      <w:r>
        <w:t xml:space="preserve">bandwidth) and --&gt; </w:t>
      </w:r>
      <w:r w:rsidRPr="00E71512">
        <w:rPr>
          <w:i/>
        </w:rPr>
        <w:t>ServingCellConfigCommonSIB</w:t>
      </w:r>
      <w:r w:rsidR="007C092F">
        <w:rPr>
          <w:i/>
        </w:rPr>
        <w:t xml:space="preserve"> → </w:t>
      </w:r>
      <w:r w:rsidRPr="00E71512">
        <w:rPr>
          <w:i/>
        </w:rPr>
        <w:t>DownlinkConfigCommonSIB</w:t>
      </w:r>
      <w:r w:rsidR="007C092F">
        <w:rPr>
          <w:i/>
        </w:rPr>
        <w:t xml:space="preserve"> → </w:t>
      </w:r>
      <w:r w:rsidRPr="00E71512">
        <w:rPr>
          <w:i/>
        </w:rPr>
        <w:t>FrequencyInfoDL-SIB</w:t>
      </w:r>
      <w:r w:rsidR="007C092F">
        <w:rPr>
          <w:i/>
        </w:rPr>
        <w:t xml:space="preserve"> → </w:t>
      </w:r>
      <w:r w:rsidRPr="00E71512">
        <w:rPr>
          <w:i/>
        </w:rPr>
        <w:t>SCS-SpecificCarrier</w:t>
      </w:r>
      <w:r w:rsidR="007C092F">
        <w:rPr>
          <w:i/>
        </w:rPr>
        <w:t xml:space="preserve"> → </w:t>
      </w:r>
      <w:r w:rsidRPr="00E71512">
        <w:rPr>
          <w:i/>
        </w:rPr>
        <w:t>carrierBandwidth</w:t>
      </w:r>
      <w:r>
        <w:t xml:space="preserve"> (maximum PRB configuration, i.e. </w:t>
      </w:r>
      <w:r w:rsidR="00496877">
        <w:t xml:space="preserve">carrier </w:t>
      </w:r>
      <w:r>
        <w:t>bandwidth</w:t>
      </w:r>
      <w:r w:rsidR="00496877">
        <w:t xml:space="preserve"> for this cell</w:t>
      </w:r>
      <w:r>
        <w:t>).</w:t>
      </w:r>
      <w:r w:rsidR="000B4375">
        <w:t xml:space="preserve"> From this information, UE would know </w:t>
      </w:r>
      <w:r w:rsidR="00496877">
        <w:t xml:space="preserve">both </w:t>
      </w:r>
      <w:r w:rsidR="000B4375">
        <w:t xml:space="preserve">the </w:t>
      </w:r>
      <w:r w:rsidR="00496877">
        <w:t xml:space="preserve">initial DL BWP bandwidth and the carrier </w:t>
      </w:r>
      <w:r w:rsidR="000B4375">
        <w:t xml:space="preserve">bandwidth, but </w:t>
      </w:r>
      <w:r w:rsidR="00496877">
        <w:t xml:space="preserve">neither </w:t>
      </w:r>
      <w:r w:rsidR="000B4375">
        <w:t xml:space="preserve">is currently not taken into account anywhere in either </w:t>
      </w:r>
      <w:hyperlink r:id="rId20" w:history="1">
        <w:r w:rsidR="000B4375" w:rsidRPr="0071375E">
          <w:rPr>
            <w:rStyle w:val="Hyperlink"/>
          </w:rPr>
          <w:t>TS38.331</w:t>
        </w:r>
      </w:hyperlink>
      <w:r w:rsidR="000B4375">
        <w:t xml:space="preserve"> or </w:t>
      </w:r>
      <w:hyperlink r:id="rId21" w:history="1">
        <w:r w:rsidR="000B4375" w:rsidRPr="00B63FF5">
          <w:rPr>
            <w:rStyle w:val="Hyperlink"/>
          </w:rPr>
          <w:t>TS38.304</w:t>
        </w:r>
      </w:hyperlink>
      <w:r w:rsidR="000B4375">
        <w:t>, so the UE will continue to camp on the cell</w:t>
      </w:r>
      <w:r w:rsidR="00496877">
        <w:t xml:space="preserve"> despite potentially supporting neither</w:t>
      </w:r>
      <w:r w:rsidR="000B4375">
        <w:t>.</w:t>
      </w:r>
    </w:p>
    <w:p w14:paraId="5CD5ABEC" w14:textId="2A23F0AD" w:rsidR="000B4375" w:rsidRDefault="000B4375" w:rsidP="000B4375">
      <w:r w:rsidRPr="000B4375">
        <w:rPr>
          <w:b/>
        </w:rPr>
        <w:t>Observation 3:</w:t>
      </w:r>
      <w:r>
        <w:t xml:space="preserve"> In NR, UE will not bar the cell even if it doesn’t support </w:t>
      </w:r>
      <w:r w:rsidR="00331B01">
        <w:t xml:space="preserve">either </w:t>
      </w:r>
      <w:r>
        <w:t xml:space="preserve">the </w:t>
      </w:r>
      <w:r w:rsidR="00331B01">
        <w:t>initial DL BWP or the carrier</w:t>
      </w:r>
      <w:r>
        <w:t xml:space="preserve"> bandwidth (as per SIB1 information</w:t>
      </w:r>
      <w:r w:rsidR="00331B01">
        <w:t xml:space="preserve">, </w:t>
      </w:r>
      <w:r w:rsidR="00603714">
        <w:t>e.</w:t>
      </w:r>
      <w:r w:rsidR="00331B01">
        <w:t>g.</w:t>
      </w:r>
      <w:r w:rsidR="00603714">
        <w:t xml:space="preserve"> field </w:t>
      </w:r>
      <w:r w:rsidR="00603714" w:rsidRPr="00496877">
        <w:rPr>
          <w:i/>
        </w:rPr>
        <w:t>locationAndBandwidth</w:t>
      </w:r>
      <w:r w:rsidR="00603714">
        <w:t xml:space="preserve"> for initial DL BWP</w:t>
      </w:r>
      <w:r>
        <w:t>) since the UE is able to acquire both MIB and SIB1</w:t>
      </w:r>
    </w:p>
    <w:p w14:paraId="6E9B91F5" w14:textId="02901267" w:rsidR="00BB3613" w:rsidRDefault="00BB3613" w:rsidP="0071375E">
      <w:r>
        <w:t>During the email discussion 103bis#14, it was claimed that it could be left up to UE implementation whether to camp on the cell or not. However, this begs the question of what would happen in such a case? As discussed above, a sensible UE implementation would never attempt initial access in a cell where it knows this cannot progress. Therefore, UE choosing to camp on such a cell would still either not attempt initial access (prompting connection failure but not reselection) or attempt and fail. We presume that such a UE might also try to just select a different frequency layer if connection was needed, but this would either delay the access or lead to violation of the reselection rules, either which would be undesirable behaviour for an otherwise specification-compliant UE. Therefore, we see no benefit from NOT specifying the UE behaviour for this case</w:t>
      </w:r>
    </w:p>
    <w:p w14:paraId="6C1EB3C9" w14:textId="4CDAEB09" w:rsidR="00BB3613" w:rsidRDefault="00BB3613" w:rsidP="0071375E">
      <w:r w:rsidRPr="00265C06">
        <w:rPr>
          <w:b/>
        </w:rPr>
        <w:t>Observation 4:</w:t>
      </w:r>
      <w:r>
        <w:t xml:space="preserve"> Not specifying UE </w:t>
      </w:r>
      <w:r w:rsidR="00265C06">
        <w:t>to bar the cell (or some other behaviour) when attempting to reselect to a cell whose initial BWP badwidth UE dfoesn’t support would lead to issues and only allow bad UE implementations.</w:t>
      </w:r>
    </w:p>
    <w:p w14:paraId="6E0A676A" w14:textId="51C9537F" w:rsidR="00B56C50" w:rsidRDefault="00B56C50" w:rsidP="00B56C50">
      <w:r>
        <w:t xml:space="preserve">At worst, it could happen that </w:t>
      </w:r>
      <w:r w:rsidRPr="00BB3613">
        <w:t xml:space="preserve">UE would go into a loop of attempting access, being rejected due to non-supported configuration and attempting the same again. </w:t>
      </w:r>
      <w:r>
        <w:t xml:space="preserve">This would lead to poor user experience, and possible even failed emergency calls. </w:t>
      </w:r>
      <w:r>
        <w:t xml:space="preserve">Therefore, we propose that we stick to the same principle as in LTE and make UE bar the cell if it doesn’t support at least the initial DL BWP bandwidth (which is the minimum configuration required to access the cell). </w:t>
      </w:r>
    </w:p>
    <w:p w14:paraId="4C1650E9" w14:textId="77777777" w:rsidR="00265C06" w:rsidRDefault="00265C06" w:rsidP="00265C06">
      <w:r w:rsidRPr="000B4375">
        <w:rPr>
          <w:b/>
        </w:rPr>
        <w:t>Proposal 1:</w:t>
      </w:r>
      <w:r>
        <w:t xml:space="preserve"> UE shall bar the cell if it doesn’t support the </w:t>
      </w:r>
      <w:r w:rsidRPr="00496877">
        <w:rPr>
          <w:i/>
        </w:rPr>
        <w:t>locationAndBandwidth</w:t>
      </w:r>
      <w:r>
        <w:t xml:space="preserve"> as per the initial DL BWP configuration within received SIB1.</w:t>
      </w:r>
    </w:p>
    <w:p w14:paraId="6560E246" w14:textId="308AC8A9" w:rsidR="000B4375" w:rsidRPr="00BC1C0F" w:rsidRDefault="00496877" w:rsidP="0071375E">
      <w:r>
        <w:t>Based on this, w</w:t>
      </w:r>
      <w:r w:rsidR="000B4375">
        <w:t xml:space="preserve">e have </w:t>
      </w:r>
      <w:r>
        <w:t>provided</w:t>
      </w:r>
      <w:r w:rsidR="000B4375">
        <w:t xml:space="preserve"> a draft CR for </w:t>
      </w:r>
      <w:r w:rsidR="000B4375" w:rsidRPr="00BC1C0F">
        <w:t xml:space="preserve">this in </w:t>
      </w:r>
      <w:r w:rsidR="00BC1C0F" w:rsidRPr="00BC1C0F">
        <w:t>R2-181</w:t>
      </w:r>
      <w:r w:rsidR="00B56C50">
        <w:t>xxxx</w:t>
      </w:r>
      <w:r w:rsidR="00A05CBC" w:rsidRPr="00BC1C0F">
        <w:t xml:space="preserve"> to illustrate the changes</w:t>
      </w:r>
      <w:r w:rsidRPr="00BC1C0F">
        <w:t xml:space="preserve"> required to NR RRC</w:t>
      </w:r>
      <w:r w:rsidR="00A05CBC" w:rsidRPr="00BC1C0F">
        <w:t>.</w:t>
      </w:r>
    </w:p>
    <w:p w14:paraId="0FBD08FC" w14:textId="54021D6E" w:rsidR="00A05CBC" w:rsidRDefault="00A05CBC" w:rsidP="0071375E">
      <w:r w:rsidRPr="00BC1C0F">
        <w:rPr>
          <w:b/>
        </w:rPr>
        <w:t>Proposal 2:</w:t>
      </w:r>
      <w:r w:rsidRPr="00BC1C0F">
        <w:t xml:space="preserve"> Agree to the </w:t>
      </w:r>
      <w:r w:rsidR="002559A7">
        <w:t>CR</w:t>
      </w:r>
      <w:r w:rsidRPr="00BC1C0F">
        <w:t xml:space="preserve"> in in</w:t>
      </w:r>
      <w:r w:rsidR="001C28F6" w:rsidRPr="00BC1C0F">
        <w:t xml:space="preserve"> R2-18</w:t>
      </w:r>
      <w:r w:rsidR="00BC1C0F">
        <w:t>1</w:t>
      </w:r>
      <w:r w:rsidR="00B56C50">
        <w:t>xxxx</w:t>
      </w:r>
      <w:r w:rsidRPr="00BC1C0F">
        <w:t>.</w:t>
      </w:r>
    </w:p>
    <w:p w14:paraId="43A12B72" w14:textId="4FE30B76" w:rsidR="00CD4C7B" w:rsidRPr="006E13D1" w:rsidRDefault="000B4375" w:rsidP="00CD4C7B">
      <w:pPr>
        <w:pStyle w:val="Heading1"/>
      </w:pPr>
      <w:r>
        <w:t>3</w:t>
      </w:r>
      <w:r w:rsidR="00CD4C7B" w:rsidRPr="006E13D1">
        <w:tab/>
      </w:r>
      <w:r>
        <w:t>Conclusions</w:t>
      </w:r>
    </w:p>
    <w:p w14:paraId="20C37860" w14:textId="1240D85D" w:rsidR="00A05CBC" w:rsidRPr="00A05CBC" w:rsidRDefault="00A05CBC" w:rsidP="00A05CBC">
      <w:r w:rsidRPr="00A05CBC">
        <w:t xml:space="preserve">We have discussed the open issue </w:t>
      </w:r>
      <w:r>
        <w:t xml:space="preserve">for non-supported cell bandwidth </w:t>
      </w:r>
      <w:r w:rsidRPr="00A05CBC">
        <w:t>from RAN2 NR-AH#4 and observed the following:</w:t>
      </w:r>
    </w:p>
    <w:p w14:paraId="24BC87ED" w14:textId="54ECF017" w:rsidR="00A05CBC" w:rsidRDefault="00A05CBC" w:rsidP="00A05CBC">
      <w:r w:rsidRPr="0071375E">
        <w:rPr>
          <w:b/>
        </w:rPr>
        <w:t>Observation 1:</w:t>
      </w:r>
      <w:r>
        <w:t xml:space="preserve"> In LTE, UE which is unable to support the cell bandwidth will bar the cell because it is unable to receive SIB1 or SIB2.</w:t>
      </w:r>
    </w:p>
    <w:p w14:paraId="6FB76663" w14:textId="5D8D3F26" w:rsidR="00A05CBC" w:rsidRDefault="00A05CBC" w:rsidP="00A05CBC">
      <w:r w:rsidRPr="000B4375">
        <w:rPr>
          <w:b/>
        </w:rPr>
        <w:t>Observation 2:</w:t>
      </w:r>
      <w:r>
        <w:t xml:space="preserve"> Regardless of which </w:t>
      </w:r>
      <w:r w:rsidR="00496877">
        <w:t xml:space="preserve">bandwidth </w:t>
      </w:r>
      <w:r>
        <w:t xml:space="preserve">options </w:t>
      </w:r>
      <w:r w:rsidR="00496877">
        <w:t xml:space="preserve">a </w:t>
      </w:r>
      <w:r>
        <w:t>UE supports, both MIB and SIB1</w:t>
      </w:r>
      <w:r w:rsidR="00496877">
        <w:t xml:space="preserve"> can always be received</w:t>
      </w:r>
      <w:r w:rsidR="00331B01">
        <w:t xml:space="preserve"> from any NR cell</w:t>
      </w:r>
      <w:r>
        <w:t>.</w:t>
      </w:r>
    </w:p>
    <w:p w14:paraId="0D258DF9" w14:textId="2402FDB5" w:rsidR="00331B01" w:rsidRDefault="00331B01" w:rsidP="00331B01">
      <w:r w:rsidRPr="000B4375">
        <w:rPr>
          <w:b/>
        </w:rPr>
        <w:t>Observation 3:</w:t>
      </w:r>
      <w:r>
        <w:t xml:space="preserve"> In NR, UE will not bar the cell even if it doesn’t support either the initial DL BWP or the carrier bandwidth (as per SIB1 information, e.g. field </w:t>
      </w:r>
      <w:r w:rsidRPr="00496877">
        <w:rPr>
          <w:i/>
        </w:rPr>
        <w:t>locationAndBandwidth</w:t>
      </w:r>
      <w:r>
        <w:t xml:space="preserve"> for initial DL BWP) since the UE is able to acquire both MIB and SIB1</w:t>
      </w:r>
    </w:p>
    <w:p w14:paraId="7BABC2B0" w14:textId="3DF9FCB1" w:rsidR="00A05CBC" w:rsidRDefault="00A05CBC" w:rsidP="00A05CBC">
      <w:r>
        <w:t>Based on these, we propose the following:</w:t>
      </w:r>
    </w:p>
    <w:p w14:paraId="250E62E7" w14:textId="77777777" w:rsidR="00496877" w:rsidRDefault="00496877" w:rsidP="00496877">
      <w:r w:rsidRPr="000B4375">
        <w:rPr>
          <w:b/>
        </w:rPr>
        <w:t>Proposal 1:</w:t>
      </w:r>
      <w:r>
        <w:t xml:space="preserve"> UE shall bar the cell if it doesn’t support the </w:t>
      </w:r>
      <w:r w:rsidRPr="00496877">
        <w:rPr>
          <w:i/>
        </w:rPr>
        <w:t>locationAndBandwidth</w:t>
      </w:r>
      <w:r>
        <w:t xml:space="preserve"> as per the initial DL BWP configuratio within received SIB1.</w:t>
      </w:r>
    </w:p>
    <w:p w14:paraId="4F4F2219" w14:textId="70645447" w:rsidR="00D30525" w:rsidRDefault="00D30525" w:rsidP="00D30525">
      <w:r w:rsidRPr="00BC1C0F">
        <w:rPr>
          <w:b/>
        </w:rPr>
        <w:t>Proposal 2:</w:t>
      </w:r>
      <w:r w:rsidRPr="00BC1C0F">
        <w:t xml:space="preserve"> Agree to the </w:t>
      </w:r>
      <w:r>
        <w:t>CR</w:t>
      </w:r>
      <w:r w:rsidRPr="00BC1C0F">
        <w:t xml:space="preserve"> in in R2-18</w:t>
      </w:r>
      <w:r>
        <w:t>1</w:t>
      </w:r>
      <w:r w:rsidR="00B56C50">
        <w:t>xxxx</w:t>
      </w:r>
      <w:r w:rsidRPr="00BC1C0F">
        <w:t>.</w:t>
      </w:r>
    </w:p>
    <w:p w14:paraId="055200B7" w14:textId="77777777" w:rsidR="00CD4C7B" w:rsidRDefault="00CD4C7B" w:rsidP="00CD4C7B"/>
    <w:p w14:paraId="35F222F4" w14:textId="549C5F65"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47F28" w14:textId="77777777" w:rsidR="009F004C" w:rsidRDefault="009F004C">
      <w:r>
        <w:separator/>
      </w:r>
    </w:p>
  </w:endnote>
  <w:endnote w:type="continuationSeparator" w:id="0">
    <w:p w14:paraId="4FB32470" w14:textId="77777777" w:rsidR="009F004C" w:rsidRDefault="009F0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5B445" w14:textId="77777777" w:rsidR="009F004C" w:rsidRDefault="009F004C">
      <w:r>
        <w:separator/>
      </w:r>
    </w:p>
  </w:footnote>
  <w:footnote w:type="continuationSeparator" w:id="0">
    <w:p w14:paraId="1DBD43F1" w14:textId="77777777" w:rsidR="009F004C" w:rsidRDefault="009F00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84E28"/>
    <w:rsid w:val="00090468"/>
    <w:rsid w:val="000B4375"/>
    <w:rsid w:val="000B7BCF"/>
    <w:rsid w:val="000C522B"/>
    <w:rsid w:val="000D58AB"/>
    <w:rsid w:val="00112F1A"/>
    <w:rsid w:val="00145075"/>
    <w:rsid w:val="001741A0"/>
    <w:rsid w:val="00175FA0"/>
    <w:rsid w:val="00194CD0"/>
    <w:rsid w:val="001B49C9"/>
    <w:rsid w:val="001C28F6"/>
    <w:rsid w:val="001C4F79"/>
    <w:rsid w:val="001F168B"/>
    <w:rsid w:val="001F7831"/>
    <w:rsid w:val="00204045"/>
    <w:rsid w:val="0020712B"/>
    <w:rsid w:val="0022606D"/>
    <w:rsid w:val="00231728"/>
    <w:rsid w:val="002423D8"/>
    <w:rsid w:val="002559A7"/>
    <w:rsid w:val="002610D8"/>
    <w:rsid w:val="00262181"/>
    <w:rsid w:val="00265C06"/>
    <w:rsid w:val="002747EC"/>
    <w:rsid w:val="002855BF"/>
    <w:rsid w:val="002A5FD2"/>
    <w:rsid w:val="002F0D22"/>
    <w:rsid w:val="003172DC"/>
    <w:rsid w:val="00325AE3"/>
    <w:rsid w:val="00326069"/>
    <w:rsid w:val="00331B01"/>
    <w:rsid w:val="0035462D"/>
    <w:rsid w:val="00364B41"/>
    <w:rsid w:val="003A41EF"/>
    <w:rsid w:val="003B40AD"/>
    <w:rsid w:val="003C4E37"/>
    <w:rsid w:val="003E16BE"/>
    <w:rsid w:val="003F4E28"/>
    <w:rsid w:val="004006E8"/>
    <w:rsid w:val="00401855"/>
    <w:rsid w:val="00463A08"/>
    <w:rsid w:val="00477455"/>
    <w:rsid w:val="00496877"/>
    <w:rsid w:val="004A1F7B"/>
    <w:rsid w:val="004C44D2"/>
    <w:rsid w:val="004D3578"/>
    <w:rsid w:val="004D380D"/>
    <w:rsid w:val="004E213A"/>
    <w:rsid w:val="00503171"/>
    <w:rsid w:val="00506C28"/>
    <w:rsid w:val="00520AB1"/>
    <w:rsid w:val="00534DA0"/>
    <w:rsid w:val="00543E6C"/>
    <w:rsid w:val="00565087"/>
    <w:rsid w:val="0056573F"/>
    <w:rsid w:val="00582B1D"/>
    <w:rsid w:val="00603714"/>
    <w:rsid w:val="00611566"/>
    <w:rsid w:val="00646D99"/>
    <w:rsid w:val="00656910"/>
    <w:rsid w:val="006C66D8"/>
    <w:rsid w:val="006D1E24"/>
    <w:rsid w:val="006E1417"/>
    <w:rsid w:val="006F6A2C"/>
    <w:rsid w:val="00710201"/>
    <w:rsid w:val="0071375E"/>
    <w:rsid w:val="007342B5"/>
    <w:rsid w:val="00734A5B"/>
    <w:rsid w:val="00744E76"/>
    <w:rsid w:val="00757D40"/>
    <w:rsid w:val="00781F0F"/>
    <w:rsid w:val="0078727C"/>
    <w:rsid w:val="0079049D"/>
    <w:rsid w:val="00793DC5"/>
    <w:rsid w:val="007B18D8"/>
    <w:rsid w:val="007C092F"/>
    <w:rsid w:val="007C095F"/>
    <w:rsid w:val="007C2DD0"/>
    <w:rsid w:val="007C6E2F"/>
    <w:rsid w:val="008028A4"/>
    <w:rsid w:val="00813245"/>
    <w:rsid w:val="008768CA"/>
    <w:rsid w:val="00877EF9"/>
    <w:rsid w:val="00880559"/>
    <w:rsid w:val="008A7379"/>
    <w:rsid w:val="008B5306"/>
    <w:rsid w:val="008D2E4D"/>
    <w:rsid w:val="0090271F"/>
    <w:rsid w:val="00902DB9"/>
    <w:rsid w:val="0090466A"/>
    <w:rsid w:val="00910A3F"/>
    <w:rsid w:val="00936071"/>
    <w:rsid w:val="00940212"/>
    <w:rsid w:val="00942EC2"/>
    <w:rsid w:val="00961B32"/>
    <w:rsid w:val="00970DB3"/>
    <w:rsid w:val="00974BB0"/>
    <w:rsid w:val="009A0AF3"/>
    <w:rsid w:val="009B07CD"/>
    <w:rsid w:val="009C19E9"/>
    <w:rsid w:val="009D74A6"/>
    <w:rsid w:val="009D74DC"/>
    <w:rsid w:val="009F004C"/>
    <w:rsid w:val="00A05CBC"/>
    <w:rsid w:val="00A10F02"/>
    <w:rsid w:val="00A204CA"/>
    <w:rsid w:val="00A53724"/>
    <w:rsid w:val="00A82346"/>
    <w:rsid w:val="00A9671C"/>
    <w:rsid w:val="00AA1553"/>
    <w:rsid w:val="00B05962"/>
    <w:rsid w:val="00B15449"/>
    <w:rsid w:val="00B27303"/>
    <w:rsid w:val="00B47FD1"/>
    <w:rsid w:val="00B516BB"/>
    <w:rsid w:val="00B56C50"/>
    <w:rsid w:val="00B63FF5"/>
    <w:rsid w:val="00BA23A9"/>
    <w:rsid w:val="00BB3613"/>
    <w:rsid w:val="00BC1C0F"/>
    <w:rsid w:val="00BC3555"/>
    <w:rsid w:val="00C12B51"/>
    <w:rsid w:val="00C24650"/>
    <w:rsid w:val="00C33079"/>
    <w:rsid w:val="00C83A13"/>
    <w:rsid w:val="00C9068C"/>
    <w:rsid w:val="00C92967"/>
    <w:rsid w:val="00CA3D0C"/>
    <w:rsid w:val="00CA654B"/>
    <w:rsid w:val="00CD4C7B"/>
    <w:rsid w:val="00D30525"/>
    <w:rsid w:val="00D33BE3"/>
    <w:rsid w:val="00D3792D"/>
    <w:rsid w:val="00D55157"/>
    <w:rsid w:val="00D55E47"/>
    <w:rsid w:val="00D62E19"/>
    <w:rsid w:val="00D63435"/>
    <w:rsid w:val="00D67CD1"/>
    <w:rsid w:val="00D738D6"/>
    <w:rsid w:val="00D80795"/>
    <w:rsid w:val="00D854BE"/>
    <w:rsid w:val="00D87E00"/>
    <w:rsid w:val="00D9134D"/>
    <w:rsid w:val="00D96D11"/>
    <w:rsid w:val="00DA7A03"/>
    <w:rsid w:val="00DB0DB8"/>
    <w:rsid w:val="00DB1818"/>
    <w:rsid w:val="00DC309B"/>
    <w:rsid w:val="00DC4DA2"/>
    <w:rsid w:val="00DF6EAA"/>
    <w:rsid w:val="00E471CF"/>
    <w:rsid w:val="00E62835"/>
    <w:rsid w:val="00E71512"/>
    <w:rsid w:val="00E77645"/>
    <w:rsid w:val="00E83697"/>
    <w:rsid w:val="00EC4A25"/>
    <w:rsid w:val="00EE6E9C"/>
    <w:rsid w:val="00EF3719"/>
    <w:rsid w:val="00F025A2"/>
    <w:rsid w:val="00F07388"/>
    <w:rsid w:val="00F12544"/>
    <w:rsid w:val="00F2026E"/>
    <w:rsid w:val="00F2210A"/>
    <w:rsid w:val="00F37743"/>
    <w:rsid w:val="00F54A3D"/>
    <w:rsid w:val="00F54CB0"/>
    <w:rsid w:val="00F653B8"/>
    <w:rsid w:val="00F71B89"/>
    <w:rsid w:val="00F7353C"/>
    <w:rsid w:val="00F76F8F"/>
    <w:rsid w:val="00F81B7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3CB01064-42AE-4397-8A2C-782FAF5D4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itle">
    <w:name w:val="Doc-title"/>
    <w:basedOn w:val="Normal"/>
    <w:next w:val="Doc-text2"/>
    <w:link w:val="Doc-titleChar"/>
    <w:qFormat/>
    <w:rsid w:val="0071375E"/>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71375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75E"/>
    <w:rPr>
      <w:rFonts w:ascii="Arial" w:eastAsia="MS Mincho" w:hAnsi="Arial"/>
      <w:szCs w:val="24"/>
    </w:rPr>
  </w:style>
  <w:style w:type="character" w:customStyle="1" w:styleId="Doc-titleChar">
    <w:name w:val="Doc-title Char"/>
    <w:link w:val="Doc-title"/>
    <w:rsid w:val="0071375E"/>
    <w:rPr>
      <w:rFonts w:ascii="Arial" w:eastAsia="MS Mincho" w:hAnsi="Arial"/>
      <w:noProof/>
      <w:szCs w:val="24"/>
    </w:rPr>
  </w:style>
  <w:style w:type="character" w:styleId="UnresolvedMention">
    <w:name w:val="Unresolved Mention"/>
    <w:basedOn w:val="DefaultParagraphFont"/>
    <w:rsid w:val="0071375E"/>
    <w:rPr>
      <w:color w:val="808080"/>
      <w:shd w:val="clear" w:color="auto" w:fill="E6E6E6"/>
    </w:rPr>
  </w:style>
  <w:style w:type="character" w:styleId="FollowedHyperlink">
    <w:name w:val="FollowedHyperlink"/>
    <w:basedOn w:val="DefaultParagraphFont"/>
    <w:rsid w:val="00EF3719"/>
    <w:rPr>
      <w:color w:val="954F72" w:themeColor="followedHyperlink"/>
      <w:u w:val="single"/>
    </w:rPr>
  </w:style>
  <w:style w:type="character" w:styleId="CommentReference">
    <w:name w:val="annotation reference"/>
    <w:basedOn w:val="DefaultParagraphFont"/>
    <w:rsid w:val="002423D8"/>
    <w:rPr>
      <w:sz w:val="16"/>
      <w:szCs w:val="16"/>
    </w:rPr>
  </w:style>
  <w:style w:type="paragraph" w:styleId="CommentText">
    <w:name w:val="annotation text"/>
    <w:basedOn w:val="Normal"/>
    <w:link w:val="CommentTextChar"/>
    <w:rsid w:val="002423D8"/>
  </w:style>
  <w:style w:type="character" w:customStyle="1" w:styleId="CommentTextChar">
    <w:name w:val="Comment Text Char"/>
    <w:basedOn w:val="DefaultParagraphFont"/>
    <w:link w:val="CommentText"/>
    <w:rsid w:val="002423D8"/>
    <w:rPr>
      <w:lang w:eastAsia="en-US"/>
    </w:rPr>
  </w:style>
  <w:style w:type="paragraph" w:styleId="CommentSubject">
    <w:name w:val="annotation subject"/>
    <w:basedOn w:val="CommentText"/>
    <w:next w:val="CommentText"/>
    <w:link w:val="CommentSubjectChar"/>
    <w:rsid w:val="002423D8"/>
    <w:rPr>
      <w:b/>
      <w:bCs/>
    </w:rPr>
  </w:style>
  <w:style w:type="character" w:customStyle="1" w:styleId="CommentSubjectChar">
    <w:name w:val="Comment Subject Char"/>
    <w:basedOn w:val="CommentTextChar"/>
    <w:link w:val="CommentSubject"/>
    <w:rsid w:val="002423D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103bis/Docs/R2-1814227.zip" TargetMode="External"/><Relationship Id="rId18" Type="http://schemas.openxmlformats.org/officeDocument/2006/relationships/hyperlink" Target="http://www.3gpp.org/DynaReport/38331.htm" TargetMode="External"/><Relationship Id="rId3" Type="http://schemas.openxmlformats.org/officeDocument/2006/relationships/customXml" Target="../customXml/item3.xml"/><Relationship Id="rId21" Type="http://schemas.openxmlformats.org/officeDocument/2006/relationships/hyperlink" Target="http://www.3gpp.org/DynaReport/38304.htm" TargetMode="External"/><Relationship Id="rId7" Type="http://schemas.openxmlformats.org/officeDocument/2006/relationships/styles" Target="styles.xml"/><Relationship Id="rId12" Type="http://schemas.openxmlformats.org/officeDocument/2006/relationships/hyperlink" Target="http://www.3gpp.org/ftp/TSG_RAN/WG2_RL2/TSGR2_AHs/2018_07_NR/Docs/R2-1810927.zip" TargetMode="External"/><Relationship Id="rId17" Type="http://schemas.openxmlformats.org/officeDocument/2006/relationships/hyperlink" Target="http://www.3gpp.org/DynaReport/36304.htm" TargetMode="External"/><Relationship Id="rId2" Type="http://schemas.openxmlformats.org/officeDocument/2006/relationships/customXml" Target="../customXml/item2.xml"/><Relationship Id="rId16" Type="http://schemas.openxmlformats.org/officeDocument/2006/relationships/hyperlink" Target="http://www.3gpp.org/DynaReport/36331.htm" TargetMode="External"/><Relationship Id="rId20" Type="http://schemas.openxmlformats.org/officeDocument/2006/relationships/hyperlink" Target="http://www.3gpp.org/DynaReport/38331.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tsg_ran/WG2_RL2/TSGR2_103bis/Docs/R2-1815843.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3gpp.org/DynaReport/38304.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2_RL2/TSGR2_103bis/Docs/R2-1815843.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5AIRPNAIUNRU-859666464-4160</_dlc_DocId>
    <_dlc_DocIdUrl xmlns="71c5aaf6-e6ce-465b-b873-5148d2a4c105">
      <Url>https://nokia.sharepoint.com/sites/c5g/e2earch/_layouts/15/DocIdRedir.aspx?ID=5AIRPNAIUNRU-859666464-4160</Url>
      <Description>5AIRPNAIUNRU-859666464-4160</Description>
    </_dlc_DocIdUrl>
  </documentManagement>
</p:properties>
</file>

<file path=customXml/itemProps1.xml><?xml version="1.0" encoding="utf-8"?>
<ds:datastoreItem xmlns:ds="http://schemas.openxmlformats.org/officeDocument/2006/customXml" ds:itemID="{27203AB3-951F-4FD1-B5DB-481DF4DF5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FE711C-3B19-4BF1-85A8-C098C66767AC}">
  <ds:schemaRefs>
    <ds:schemaRef ds:uri="http://schemas.microsoft.com/sharepoint/v3/contenttype/forms"/>
  </ds:schemaRefs>
</ds:datastoreItem>
</file>

<file path=customXml/itemProps3.xml><?xml version="1.0" encoding="utf-8"?>
<ds:datastoreItem xmlns:ds="http://schemas.openxmlformats.org/officeDocument/2006/customXml" ds:itemID="{DF739207-3ACB-4463-B545-F15BC0AB7C92}">
  <ds:schemaRefs>
    <ds:schemaRef ds:uri="http://schemas.microsoft.com/sharepoint/events"/>
  </ds:schemaRefs>
</ds:datastoreItem>
</file>

<file path=customXml/itemProps4.xml><?xml version="1.0" encoding="utf-8"?>
<ds:datastoreItem xmlns:ds="http://schemas.openxmlformats.org/officeDocument/2006/customXml" ds:itemID="{E314A7CE-251F-4C32-A5FD-D7026B637C8D}">
  <ds:schemaRefs>
    <ds:schemaRef ds:uri="Microsoft.SharePoint.Taxonomy.ContentTypeSync"/>
  </ds:schemaRefs>
</ds:datastoreItem>
</file>

<file path=customXml/itemProps5.xml><?xml version="1.0" encoding="utf-8"?>
<ds:datastoreItem xmlns:ds="http://schemas.openxmlformats.org/officeDocument/2006/customXml" ds:itemID="{28116843-5DF4-44BB-AE2E-6BB7B282821A}">
  <ds:schemaRefs>
    <ds:schemaRef ds:uri="83f22d2f-d16e-4be6-ad4f-29fa0b067c3c"/>
    <ds:schemaRef ds:uri="http://schemas.microsoft.com/office/2006/metadata/properties"/>
    <ds:schemaRef ds:uri="http://schemas.microsoft.com/office/2006/documentManagement/types"/>
    <ds:schemaRef ds:uri="3b34c8f0-1ef5-4d1e-bb66-517ce7fe7356"/>
    <ds:schemaRef ds:uri="http://purl.org/dc/terms/"/>
    <ds:schemaRef ds:uri="71c5aaf6-e6ce-465b-b873-5148d2a4c105"/>
    <ds:schemaRef ds:uri="http://purl.org/dc/elements/1.1/"/>
    <ds:schemaRef ds:uri="a3840f4f-04be-43d1-b2ef-6ff1382503c7"/>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1499</Words>
  <Characters>8391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9871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 (Tero)</dc:creator>
  <cp:keywords/>
  <dc:description/>
  <cp:lastModifiedBy>Nokia, Nokia Shanghai Bell</cp:lastModifiedBy>
  <cp:revision>2</cp:revision>
  <dcterms:created xsi:type="dcterms:W3CDTF">2018-11-01T13:01:00Z</dcterms:created>
  <dcterms:modified xsi:type="dcterms:W3CDTF">2018-11-01T13:01:00Z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fafcac66-c82e-46b8-960f-51da199b5891</vt:lpwstr>
  </property>
</Properties>
</file>